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AA218" w14:textId="2EBE5C5A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6F0204">
        <w:rPr>
          <w:rFonts w:ascii="Arial" w:eastAsia="SimSun" w:hAnsi="Arial" w:cs="Times New Roman"/>
          <w:b/>
          <w:sz w:val="24"/>
          <w:szCs w:val="20"/>
        </w:rPr>
        <w:t>8</w:t>
      </w:r>
      <w:r w:rsidR="00F0757D">
        <w:rPr>
          <w:rFonts w:ascii="Arial" w:eastAsia="SimSun" w:hAnsi="Arial" w:cs="Times New Roman"/>
          <w:b/>
          <w:sz w:val="24"/>
          <w:szCs w:val="20"/>
        </w:rPr>
        <w:t>bis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BD73EB" w:rsidRPr="00BD73EB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405211" w:rsidRPr="00405211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231663</w:t>
      </w:r>
      <w:r w:rsidR="00405211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2</w:t>
      </w:r>
    </w:p>
    <w:p w14:paraId="0909393B" w14:textId="0AB3CEFD" w:rsidR="00841BCD" w:rsidRPr="00EF698B" w:rsidRDefault="00F0757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bookmarkStart w:id="3" w:name="_Hlk141394057"/>
      <w:r>
        <w:rPr>
          <w:rFonts w:ascii="Arial" w:eastAsia="SimSun" w:hAnsi="Arial" w:cs="Times New Roman"/>
          <w:b/>
          <w:sz w:val="24"/>
          <w:szCs w:val="20"/>
        </w:rPr>
        <w:t>Xiamen</w:t>
      </w:r>
      <w:r w:rsidR="006F0204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China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>,</w:t>
      </w:r>
      <w:r>
        <w:rPr>
          <w:rFonts w:ascii="Arial" w:eastAsia="SimSun" w:hAnsi="Arial" w:cs="Times New Roman"/>
          <w:b/>
          <w:sz w:val="24"/>
          <w:szCs w:val="20"/>
        </w:rPr>
        <w:t xml:space="preserve"> October</w:t>
      </w:r>
      <w:r w:rsidR="00521576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09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13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bookmarkEnd w:id="3"/>
    <w:p w14:paraId="41E53CFD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261845D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421F9E14" w14:textId="7C1B2E38" w:rsidR="00841BCD" w:rsidRPr="008835D4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6F0204">
        <w:rPr>
          <w:rFonts w:ascii="Arial" w:eastAsia="Calibri" w:hAnsi="Arial" w:cs="Arial"/>
          <w:b/>
          <w:bCs/>
          <w:sz w:val="24"/>
        </w:rPr>
        <w:t>Simulation Results o</w:t>
      </w:r>
      <w:r w:rsidR="00C07538">
        <w:rPr>
          <w:rFonts w:ascii="Arial" w:eastAsia="Calibri" w:hAnsi="Arial" w:cs="Arial"/>
          <w:b/>
          <w:bCs/>
          <w:sz w:val="24"/>
        </w:rPr>
        <w:t>n</w:t>
      </w:r>
      <w:r w:rsidR="006F0204">
        <w:rPr>
          <w:rFonts w:ascii="Arial" w:eastAsia="Calibri" w:hAnsi="Arial" w:cs="Arial"/>
          <w:b/>
          <w:bCs/>
          <w:sz w:val="24"/>
        </w:rPr>
        <w:t xml:space="preserve"> </w:t>
      </w:r>
      <w:r w:rsidR="00BD59D1">
        <w:rPr>
          <w:rFonts w:ascii="Arial" w:eastAsia="Calibri" w:hAnsi="Arial" w:cs="Arial"/>
          <w:b/>
          <w:bCs/>
          <w:sz w:val="24"/>
        </w:rPr>
        <w:t>NCR</w:t>
      </w:r>
      <w:r w:rsidR="00C07538">
        <w:rPr>
          <w:rFonts w:ascii="Arial" w:eastAsia="Calibri" w:hAnsi="Arial" w:cs="Arial"/>
          <w:b/>
          <w:bCs/>
          <w:sz w:val="24"/>
        </w:rPr>
        <w:t xml:space="preserve"> </w:t>
      </w:r>
      <w:r w:rsidR="006F0204">
        <w:rPr>
          <w:rFonts w:ascii="Arial" w:eastAsia="Calibri" w:hAnsi="Arial" w:cs="Arial"/>
          <w:b/>
          <w:bCs/>
          <w:sz w:val="24"/>
        </w:rPr>
        <w:t xml:space="preserve">PDSCH </w:t>
      </w:r>
      <w:r w:rsidR="00AE69BF">
        <w:rPr>
          <w:rFonts w:ascii="Arial" w:eastAsia="Calibri" w:hAnsi="Arial" w:cs="Arial"/>
          <w:b/>
          <w:bCs/>
          <w:sz w:val="24"/>
        </w:rPr>
        <w:t xml:space="preserve">and PDCCH </w:t>
      </w:r>
      <w:r w:rsidR="006F0204">
        <w:rPr>
          <w:rFonts w:ascii="Arial" w:eastAsia="Calibri" w:hAnsi="Arial" w:cs="Arial"/>
          <w:b/>
          <w:bCs/>
          <w:sz w:val="24"/>
        </w:rPr>
        <w:t>Demodulation</w:t>
      </w:r>
      <w:r w:rsidR="00BD59D1">
        <w:rPr>
          <w:rFonts w:ascii="Arial" w:eastAsia="Calibri" w:hAnsi="Arial" w:cs="Arial"/>
          <w:b/>
          <w:bCs/>
          <w:sz w:val="24"/>
        </w:rPr>
        <w:t xml:space="preserve"> Requirements</w:t>
      </w:r>
    </w:p>
    <w:p w14:paraId="52004B3E" w14:textId="3A357D58" w:rsidR="00841BCD" w:rsidRPr="003A1502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3A1502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3A1502">
        <w:rPr>
          <w:rFonts w:ascii="Arial" w:eastAsia="MS Mincho" w:hAnsi="Arial" w:cs="Arial"/>
          <w:b/>
          <w:bCs/>
          <w:sz w:val="24"/>
          <w:szCs w:val="20"/>
        </w:rPr>
        <w:tab/>
      </w:r>
      <w:r w:rsidR="00F0757D">
        <w:rPr>
          <w:rFonts w:ascii="Arial" w:eastAsia="MS Mincho" w:hAnsi="Arial" w:cs="Arial"/>
          <w:b/>
          <w:bCs/>
          <w:sz w:val="24"/>
          <w:szCs w:val="20"/>
        </w:rPr>
        <w:t>5</w:t>
      </w:r>
      <w:r w:rsidR="003276E6" w:rsidRPr="003276E6">
        <w:rPr>
          <w:rFonts w:ascii="Arial" w:eastAsia="MS Mincho" w:hAnsi="Arial" w:cs="Arial"/>
          <w:b/>
          <w:bCs/>
          <w:sz w:val="24"/>
          <w:szCs w:val="20"/>
        </w:rPr>
        <w:t>.28.</w:t>
      </w:r>
      <w:r w:rsidR="00405211">
        <w:rPr>
          <w:rFonts w:ascii="Arial" w:eastAsia="MS Mincho" w:hAnsi="Arial" w:cs="Arial"/>
          <w:b/>
          <w:bCs/>
          <w:sz w:val="24"/>
          <w:szCs w:val="20"/>
        </w:rPr>
        <w:t>6</w:t>
      </w:r>
    </w:p>
    <w:p w14:paraId="70536B87" w14:textId="5CFA7434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7C131B">
        <w:rPr>
          <w:rFonts w:ascii="Arial" w:eastAsia="Calibri" w:hAnsi="Arial" w:cs="Arial"/>
          <w:b/>
          <w:bCs/>
          <w:sz w:val="24"/>
        </w:rPr>
        <w:t>Information</w:t>
      </w:r>
    </w:p>
    <w:p w14:paraId="4B510A5C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F07500C" w14:textId="77777777" w:rsidR="00841BCD" w:rsidRPr="00EF698B" w:rsidRDefault="00841BCD" w:rsidP="00A37002">
      <w:pPr>
        <w:pStyle w:val="RAN4H1"/>
        <w:rPr>
          <w:lang w:val="en-US"/>
        </w:rPr>
      </w:pPr>
      <w:bookmarkStart w:id="4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4"/>
    </w:p>
    <w:p w14:paraId="177A5827" w14:textId="07B7A110" w:rsidR="00A13C04" w:rsidRDefault="00A13C04" w:rsidP="005C23A4">
      <w:r>
        <w:t xml:space="preserve">In </w:t>
      </w:r>
      <w:r w:rsidR="00011727">
        <w:fldChar w:fldCharType="begin"/>
      </w:r>
      <w:r w:rsidR="00011727">
        <w:instrText xml:space="preserve"> REF _Ref141391279 \r \h </w:instrText>
      </w:r>
      <w:r w:rsidR="00011727">
        <w:fldChar w:fldCharType="separate"/>
      </w:r>
      <w:r w:rsidR="00011727">
        <w:t>[1]</w:t>
      </w:r>
      <w:r w:rsidR="00011727">
        <w:fldChar w:fldCharType="end"/>
      </w:r>
      <w:r w:rsidR="000A5539">
        <w:t xml:space="preserve">, </w:t>
      </w:r>
      <w:r w:rsidR="007C011D">
        <w:t>the way forward (</w:t>
      </w:r>
      <w:r w:rsidR="005503C2">
        <w:t>WF</w:t>
      </w:r>
      <w:r w:rsidR="007C011D">
        <w:t>)</w:t>
      </w:r>
      <w:r w:rsidR="005503C2">
        <w:t xml:space="preserve"> </w:t>
      </w:r>
      <w:r w:rsidR="006B5C2F">
        <w:t xml:space="preserve">from the discussions </w:t>
      </w:r>
      <w:r w:rsidR="005503C2">
        <w:t>on</w:t>
      </w:r>
      <w:r w:rsidR="00544E5F">
        <w:t xml:space="preserve"> NCR </w:t>
      </w:r>
      <w:r w:rsidR="007C011D">
        <w:t>(Network</w:t>
      </w:r>
      <w:r w:rsidR="00375C5B">
        <w:t>-Controlled Repeater</w:t>
      </w:r>
      <w:r w:rsidR="003F411F">
        <w:t>s</w:t>
      </w:r>
      <w:r w:rsidR="00375C5B">
        <w:t xml:space="preserve">) </w:t>
      </w:r>
      <w:r w:rsidR="00544E5F">
        <w:t xml:space="preserve">demodulation </w:t>
      </w:r>
      <w:r w:rsidR="006B5C2F">
        <w:t>in</w:t>
      </w:r>
      <w:r w:rsidR="00544E5F">
        <w:t xml:space="preserve"> RAN4#10</w:t>
      </w:r>
      <w:r w:rsidR="00014119">
        <w:t>8</w:t>
      </w:r>
      <w:r w:rsidR="00DF51B3">
        <w:t xml:space="preserve"> </w:t>
      </w:r>
      <w:r w:rsidR="00E44BA0">
        <w:t xml:space="preserve">is documented. Some of the </w:t>
      </w:r>
      <w:r w:rsidR="003E0DA1">
        <w:t xml:space="preserve">agreements </w:t>
      </w:r>
      <w:r w:rsidR="004574EA">
        <w:t>i</w:t>
      </w:r>
      <w:r w:rsidR="003F411F">
        <w:t xml:space="preserve">n the WF </w:t>
      </w:r>
      <w:r w:rsidR="003E0DA1">
        <w:t xml:space="preserve">related to </w:t>
      </w:r>
      <w:r w:rsidR="00F768EF">
        <w:t xml:space="preserve">simulations for </w:t>
      </w:r>
      <w:r w:rsidR="00BF2F99">
        <w:t>NCR-</w:t>
      </w:r>
      <w:r w:rsidR="003F411F">
        <w:t xml:space="preserve">Mobile Termination (MT) </w:t>
      </w:r>
      <w:r w:rsidR="00F768EF">
        <w:t>for</w:t>
      </w:r>
      <w:r w:rsidR="003F411F">
        <w:t xml:space="preserve"> the </w:t>
      </w:r>
      <w:r w:rsidR="003E0DA1">
        <w:t xml:space="preserve">PDSCH requirements are summarized below: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13C04" w14:paraId="04FDCF53" w14:textId="77777777" w:rsidTr="00A13C04">
        <w:tc>
          <w:tcPr>
            <w:tcW w:w="9617" w:type="dxa"/>
          </w:tcPr>
          <w:p w14:paraId="57F7EB30" w14:textId="77777777" w:rsidR="00FB7AAF" w:rsidRDefault="00FB7AAF" w:rsidP="00FB7AAF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val="en-DK" w:eastAsia="ko-KR"/>
              </w:rPr>
              <w:t>Issue 1-</w:t>
            </w:r>
            <w:r>
              <w:rPr>
                <w:b/>
                <w:u w:val="single"/>
                <w:lang w:eastAsia="zh-CN"/>
              </w:rPr>
              <w:t>1-2</w:t>
            </w:r>
            <w:r>
              <w:rPr>
                <w:b/>
                <w:u w:val="single"/>
                <w:lang w:val="en-DK" w:eastAsia="ko-KR"/>
              </w:rPr>
              <w:t xml:space="preserve">: </w:t>
            </w:r>
            <w:r>
              <w:rPr>
                <w:b/>
                <w:u w:val="single"/>
                <w:lang w:eastAsia="zh-CN"/>
              </w:rPr>
              <w:t>MCS for PDSCH FR2 requirements</w:t>
            </w:r>
          </w:p>
          <w:p w14:paraId="5D067FDB" w14:textId="77777777" w:rsidR="00FB7AAF" w:rsidRDefault="00FB7AAF" w:rsidP="00FB7AAF">
            <w:pPr>
              <w:pStyle w:val="ListParagraph"/>
              <w:numPr>
                <w:ilvl w:val="0"/>
                <w:numId w:val="40"/>
              </w:numPr>
              <w:spacing w:after="120" w:line="256" w:lineRule="auto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Agreements:</w:t>
            </w:r>
          </w:p>
          <w:p w14:paraId="5D63D238" w14:textId="77777777" w:rsidR="00FB7AAF" w:rsidRDefault="00FB7AAF" w:rsidP="00FB7AAF">
            <w:pPr>
              <w:pStyle w:val="ListParagraph"/>
              <w:numPr>
                <w:ilvl w:val="2"/>
                <w:numId w:val="40"/>
              </w:numPr>
              <w:spacing w:after="120" w:line="256" w:lineRule="auto"/>
              <w:ind w:left="156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MCS 4 is for PDSCH FR2.</w:t>
            </w:r>
          </w:p>
          <w:p w14:paraId="59848A21" w14:textId="77777777" w:rsidR="00FB7AAF" w:rsidRDefault="00FB7AAF" w:rsidP="00FB7AAF">
            <w:pPr>
              <w:pStyle w:val="ListParagraph"/>
              <w:numPr>
                <w:ilvl w:val="2"/>
                <w:numId w:val="40"/>
              </w:numPr>
              <w:spacing w:after="120" w:line="256" w:lineRule="auto"/>
              <w:ind w:left="156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QPSK and 16QAM for PDSCH FR1.</w:t>
            </w:r>
          </w:p>
          <w:p w14:paraId="4CB40162" w14:textId="77777777" w:rsidR="00FB7AAF" w:rsidRDefault="00FB7AAF" w:rsidP="00FB7AAF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val="en-DK" w:eastAsia="ko-KR"/>
              </w:rPr>
              <w:t>Issue 1-</w:t>
            </w:r>
            <w:r>
              <w:rPr>
                <w:b/>
                <w:u w:val="single"/>
                <w:lang w:eastAsia="zh-CN"/>
              </w:rPr>
              <w:t>1-3</w:t>
            </w:r>
            <w:r>
              <w:rPr>
                <w:b/>
                <w:u w:val="single"/>
                <w:lang w:val="en-DK" w:eastAsia="ko-KR"/>
              </w:rPr>
              <w:t xml:space="preserve">: </w:t>
            </w:r>
            <w:r>
              <w:rPr>
                <w:b/>
                <w:u w:val="single"/>
                <w:lang w:eastAsia="zh-CN"/>
              </w:rPr>
              <w:t xml:space="preserve">Test scope for PDSCH FR1 </w:t>
            </w:r>
          </w:p>
          <w:p w14:paraId="30A5EDEF" w14:textId="77777777" w:rsidR="00FB7AAF" w:rsidRDefault="00FB7AAF" w:rsidP="00FB7AAF">
            <w:pPr>
              <w:pStyle w:val="ListParagraph"/>
              <w:numPr>
                <w:ilvl w:val="0"/>
                <w:numId w:val="40"/>
              </w:numPr>
              <w:spacing w:after="120" w:line="256" w:lineRule="auto"/>
              <w:ind w:left="720"/>
              <w:contextualSpacing w:val="0"/>
              <w:rPr>
                <w:rFonts w:eastAsia="SimSun"/>
                <w:szCs w:val="24"/>
                <w:lang w:val="en-DK" w:eastAsia="zh-CN"/>
              </w:rPr>
            </w:pPr>
            <w:r>
              <w:rPr>
                <w:rFonts w:eastAsia="SimSun"/>
                <w:szCs w:val="24"/>
                <w:lang w:eastAsia="zh-CN"/>
              </w:rPr>
              <w:t>Agreements:</w:t>
            </w:r>
          </w:p>
          <w:tbl>
            <w:tblPr>
              <w:tblStyle w:val="TableGrid"/>
              <w:tblW w:w="9332" w:type="dxa"/>
              <w:jc w:val="center"/>
              <w:tblLook w:val="04A0" w:firstRow="1" w:lastRow="0" w:firstColumn="1" w:lastColumn="0" w:noHBand="0" w:noVBand="1"/>
            </w:tblPr>
            <w:tblGrid>
              <w:gridCol w:w="1136"/>
              <w:gridCol w:w="1474"/>
              <w:gridCol w:w="994"/>
              <w:gridCol w:w="634"/>
              <w:gridCol w:w="1714"/>
              <w:gridCol w:w="1740"/>
              <w:gridCol w:w="1640"/>
            </w:tblGrid>
            <w:tr w:rsidR="00FB7AAF" w:rsidRPr="004D7925" w14:paraId="5162CD46" w14:textId="77777777" w:rsidTr="00F53B78">
              <w:trPr>
                <w:trHeight w:val="275"/>
                <w:jc w:val="center"/>
              </w:trPr>
              <w:tc>
                <w:tcPr>
                  <w:tcW w:w="1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A5C1CA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bookmarkStart w:id="5" w:name="_Hlk145429821"/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Case number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0845AA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Bandwidth (MHz)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655815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SCS (kHz)</w:t>
                  </w:r>
                </w:p>
              </w:tc>
              <w:tc>
                <w:tcPr>
                  <w:tcW w:w="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F108DA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zh-CN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zh-CN"/>
                    </w:rPr>
                    <w:t>MCS</w:t>
                  </w:r>
                </w:p>
              </w:tc>
              <w:tc>
                <w:tcPr>
                  <w:tcW w:w="1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ED6A43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Propagation condition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1268BB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Antenna configuration</w:t>
                  </w: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487FFD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Test metric</w:t>
                  </w:r>
                </w:p>
              </w:tc>
            </w:tr>
            <w:tr w:rsidR="00FB7AAF" w:rsidRPr="004D7925" w14:paraId="37FB95CB" w14:textId="77777777" w:rsidTr="00F53B78">
              <w:trPr>
                <w:trHeight w:val="409"/>
                <w:jc w:val="center"/>
              </w:trPr>
              <w:tc>
                <w:tcPr>
                  <w:tcW w:w="1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69D164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zh-CN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zh-CN"/>
                    </w:rPr>
                    <w:t>1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92D6CD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47386A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zh-CN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zh-CN"/>
                    </w:rPr>
                    <w:t>15</w:t>
                  </w:r>
                </w:p>
              </w:tc>
              <w:tc>
                <w:tcPr>
                  <w:tcW w:w="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4BE7FD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zh-CN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zh-CN"/>
                    </w:rPr>
                    <w:t>4</w:t>
                  </w:r>
                </w:p>
              </w:tc>
              <w:tc>
                <w:tcPr>
                  <w:tcW w:w="1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0FB891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TDLA30-10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286ADD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2x2</w:t>
                  </w: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989877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70% max throughput</w:t>
                  </w:r>
                </w:p>
                <w:p w14:paraId="621E1AEB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1% BLER</w:t>
                  </w:r>
                </w:p>
              </w:tc>
            </w:tr>
            <w:tr w:rsidR="00FB7AAF" w:rsidRPr="004D7925" w14:paraId="16DED5B5" w14:textId="77777777" w:rsidTr="00F53B78">
              <w:trPr>
                <w:trHeight w:val="409"/>
                <w:jc w:val="center"/>
              </w:trPr>
              <w:tc>
                <w:tcPr>
                  <w:tcW w:w="1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AE6037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zh-CN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zh-CN"/>
                    </w:rPr>
                    <w:t>2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AE0528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08ADF1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15</w:t>
                  </w:r>
                </w:p>
              </w:tc>
              <w:tc>
                <w:tcPr>
                  <w:tcW w:w="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05CB4C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zh-CN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zh-CN"/>
                    </w:rPr>
                    <w:t>4</w:t>
                  </w:r>
                </w:p>
              </w:tc>
              <w:tc>
                <w:tcPr>
                  <w:tcW w:w="1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54E6CB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TDLA30-10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26DED2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2x4</w:t>
                  </w: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3F1FD8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70% max throughput</w:t>
                  </w:r>
                </w:p>
                <w:p w14:paraId="1BB55732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1% BLER</w:t>
                  </w:r>
                </w:p>
              </w:tc>
            </w:tr>
            <w:tr w:rsidR="00FB7AAF" w:rsidRPr="004D7925" w14:paraId="5582C696" w14:textId="77777777" w:rsidTr="00F53B78">
              <w:trPr>
                <w:trHeight w:val="409"/>
                <w:jc w:val="center"/>
              </w:trPr>
              <w:tc>
                <w:tcPr>
                  <w:tcW w:w="1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B95199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zh-CN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zh-CN"/>
                    </w:rPr>
                    <w:t>3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7C5A69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zh-CN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zh-CN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A5437D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zh-CN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zh-CN"/>
                    </w:rPr>
                    <w:t>15</w:t>
                  </w:r>
                </w:p>
              </w:tc>
              <w:tc>
                <w:tcPr>
                  <w:tcW w:w="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1AE7FA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zh-CN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zh-CN"/>
                    </w:rPr>
                    <w:t>13</w:t>
                  </w:r>
                </w:p>
              </w:tc>
              <w:tc>
                <w:tcPr>
                  <w:tcW w:w="1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424C4A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TDLA30-10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75B75C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2x2</w:t>
                  </w: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07FD4C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70% max throughput</w:t>
                  </w:r>
                </w:p>
                <w:p w14:paraId="628CFAEA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1% BLER</w:t>
                  </w:r>
                </w:p>
              </w:tc>
            </w:tr>
            <w:tr w:rsidR="00FB7AAF" w:rsidRPr="004D7925" w14:paraId="55C63870" w14:textId="77777777" w:rsidTr="00F53B78">
              <w:trPr>
                <w:trHeight w:val="409"/>
                <w:jc w:val="center"/>
              </w:trPr>
              <w:tc>
                <w:tcPr>
                  <w:tcW w:w="1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0951B2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zh-CN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zh-CN"/>
                    </w:rPr>
                    <w:t>4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8FCE0B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zh-CN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zh-CN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E02E33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zh-CN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zh-CN"/>
                    </w:rPr>
                    <w:t>15</w:t>
                  </w:r>
                </w:p>
              </w:tc>
              <w:tc>
                <w:tcPr>
                  <w:tcW w:w="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5928D4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zh-CN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zh-CN"/>
                    </w:rPr>
                    <w:t>13</w:t>
                  </w:r>
                </w:p>
              </w:tc>
              <w:tc>
                <w:tcPr>
                  <w:tcW w:w="1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801FBD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TDLA30-10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4E5D84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2x4</w:t>
                  </w: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667237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70% max throughput</w:t>
                  </w:r>
                </w:p>
                <w:p w14:paraId="5238529D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1% BLER</w:t>
                  </w:r>
                </w:p>
              </w:tc>
            </w:tr>
            <w:tr w:rsidR="00FB7AAF" w:rsidRPr="004D7925" w14:paraId="71299735" w14:textId="77777777" w:rsidTr="00F53B78">
              <w:trPr>
                <w:trHeight w:val="663"/>
                <w:jc w:val="center"/>
              </w:trPr>
              <w:tc>
                <w:tcPr>
                  <w:tcW w:w="1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6FF91B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zh-CN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zh-CN"/>
                    </w:rPr>
                    <w:t>5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B4412C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40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350FF2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zh-CN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zh-CN"/>
                    </w:rPr>
                    <w:t>30</w:t>
                  </w:r>
                </w:p>
              </w:tc>
              <w:tc>
                <w:tcPr>
                  <w:tcW w:w="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B1A462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zh-CN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zh-CN"/>
                    </w:rPr>
                    <w:t>4</w:t>
                  </w:r>
                </w:p>
              </w:tc>
              <w:tc>
                <w:tcPr>
                  <w:tcW w:w="1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FC2BE6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TDLA30-10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2D10C4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2x2</w:t>
                  </w: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E8EC91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70% max throughput</w:t>
                  </w:r>
                </w:p>
                <w:p w14:paraId="31C86DD0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1% BLER</w:t>
                  </w:r>
                </w:p>
              </w:tc>
            </w:tr>
            <w:tr w:rsidR="00FB7AAF" w:rsidRPr="004D7925" w14:paraId="53DD812D" w14:textId="77777777" w:rsidTr="00F53B78">
              <w:trPr>
                <w:trHeight w:val="415"/>
                <w:jc w:val="center"/>
              </w:trPr>
              <w:tc>
                <w:tcPr>
                  <w:tcW w:w="1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9AB381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zh-CN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zh-CN"/>
                    </w:rPr>
                    <w:t>6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E54164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40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0A77E3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30</w:t>
                  </w:r>
                </w:p>
              </w:tc>
              <w:tc>
                <w:tcPr>
                  <w:tcW w:w="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A62225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zh-CN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zh-CN"/>
                    </w:rPr>
                    <w:t>4</w:t>
                  </w:r>
                </w:p>
              </w:tc>
              <w:tc>
                <w:tcPr>
                  <w:tcW w:w="1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78C7BF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TDLA30-10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93D037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2x4</w:t>
                  </w: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A7A20E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70% max throughput</w:t>
                  </w:r>
                </w:p>
                <w:p w14:paraId="15009EEC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1% BLER</w:t>
                  </w:r>
                </w:p>
              </w:tc>
            </w:tr>
            <w:tr w:rsidR="00FB7AAF" w:rsidRPr="004D7925" w14:paraId="143D6FDC" w14:textId="77777777" w:rsidTr="00F53B78">
              <w:trPr>
                <w:trHeight w:val="415"/>
                <w:jc w:val="center"/>
              </w:trPr>
              <w:tc>
                <w:tcPr>
                  <w:tcW w:w="1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B17316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zh-CN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zh-CN"/>
                    </w:rPr>
                    <w:t>7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9907BA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zh-CN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zh-CN"/>
                    </w:rPr>
                    <w:t>40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CA6AC5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30</w:t>
                  </w:r>
                </w:p>
              </w:tc>
              <w:tc>
                <w:tcPr>
                  <w:tcW w:w="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6EFFAD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zh-CN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zh-CN"/>
                    </w:rPr>
                    <w:t>13</w:t>
                  </w:r>
                </w:p>
              </w:tc>
              <w:tc>
                <w:tcPr>
                  <w:tcW w:w="1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537047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TDLA30-10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074B3B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2x2</w:t>
                  </w: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DDDE70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70% max throughput</w:t>
                  </w:r>
                </w:p>
                <w:p w14:paraId="47AB5DE2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1% BLER</w:t>
                  </w:r>
                </w:p>
              </w:tc>
            </w:tr>
            <w:tr w:rsidR="00FB7AAF" w:rsidRPr="004D7925" w14:paraId="13AF1D54" w14:textId="77777777" w:rsidTr="00F53B78">
              <w:trPr>
                <w:trHeight w:val="415"/>
                <w:jc w:val="center"/>
              </w:trPr>
              <w:tc>
                <w:tcPr>
                  <w:tcW w:w="1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F90CB6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zh-CN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zh-CN"/>
                    </w:rPr>
                    <w:t>8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696806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zh-CN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zh-CN"/>
                    </w:rPr>
                    <w:t>40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C89A13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30</w:t>
                  </w:r>
                </w:p>
              </w:tc>
              <w:tc>
                <w:tcPr>
                  <w:tcW w:w="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CBBA52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zh-CN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zh-CN"/>
                    </w:rPr>
                    <w:t>13</w:t>
                  </w:r>
                </w:p>
              </w:tc>
              <w:tc>
                <w:tcPr>
                  <w:tcW w:w="1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B7B987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TDLA30-10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552C70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2x4</w:t>
                  </w: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96879A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70% max throughput</w:t>
                  </w:r>
                </w:p>
                <w:p w14:paraId="60DCDA49" w14:textId="77777777" w:rsidR="00FB7AAF" w:rsidRPr="004D7925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 w:val="16"/>
                      <w:szCs w:val="16"/>
                      <w:lang w:eastAsia="ko-KR"/>
                    </w:rPr>
                  </w:pPr>
                  <w:r w:rsidRPr="004D7925">
                    <w:rPr>
                      <w:rFonts w:eastAsia="SimSun" w:cs="Times New Roman"/>
                      <w:sz w:val="16"/>
                      <w:szCs w:val="16"/>
                      <w:lang w:eastAsia="ko-KR"/>
                    </w:rPr>
                    <w:t>1% BLER</w:t>
                  </w:r>
                </w:p>
              </w:tc>
            </w:tr>
            <w:bookmarkEnd w:id="5"/>
          </w:tbl>
          <w:p w14:paraId="4004EE31" w14:textId="77777777" w:rsidR="00FB7AAF" w:rsidRDefault="00FB7AAF" w:rsidP="00FB7AAF">
            <w:pPr>
              <w:pStyle w:val="ListParagraph"/>
              <w:spacing w:after="120"/>
              <w:rPr>
                <w:rFonts w:asciiTheme="minorHAnsi" w:eastAsia="SimSun" w:hAnsiTheme="minorHAnsi"/>
                <w:kern w:val="2"/>
                <w:sz w:val="22"/>
                <w:szCs w:val="24"/>
                <w:lang w:eastAsia="zh-CN"/>
                <w14:ligatures w14:val="standardContextual"/>
              </w:rPr>
            </w:pPr>
          </w:p>
          <w:p w14:paraId="18329D01" w14:textId="77777777" w:rsidR="00FB7AAF" w:rsidRDefault="00FB7AAF" w:rsidP="00FB7AAF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val="en-DK" w:eastAsia="ko-KR"/>
              </w:rPr>
              <w:t>Issue 1-</w:t>
            </w:r>
            <w:r>
              <w:rPr>
                <w:b/>
                <w:u w:val="single"/>
                <w:lang w:eastAsia="zh-CN"/>
              </w:rPr>
              <w:t>1-4</w:t>
            </w:r>
            <w:r>
              <w:rPr>
                <w:b/>
                <w:u w:val="single"/>
                <w:lang w:val="en-DK" w:eastAsia="ko-KR"/>
              </w:rPr>
              <w:t xml:space="preserve">: </w:t>
            </w:r>
            <w:r>
              <w:rPr>
                <w:b/>
                <w:u w:val="single"/>
                <w:lang w:eastAsia="zh-CN"/>
              </w:rPr>
              <w:t>Test scope for PDSCH FR2</w:t>
            </w:r>
          </w:p>
          <w:p w14:paraId="68BDE29D" w14:textId="77777777" w:rsidR="00FB7AAF" w:rsidRDefault="00FB7AAF" w:rsidP="00FB7AAF">
            <w:pPr>
              <w:pStyle w:val="ListParagraph"/>
              <w:numPr>
                <w:ilvl w:val="0"/>
                <w:numId w:val="40"/>
              </w:numPr>
              <w:spacing w:after="120" w:line="256" w:lineRule="auto"/>
              <w:ind w:left="720"/>
              <w:contextualSpacing w:val="0"/>
              <w:rPr>
                <w:rFonts w:eastAsia="SimSun"/>
                <w:szCs w:val="24"/>
                <w:lang w:val="en-DK" w:eastAsia="zh-CN"/>
              </w:rPr>
            </w:pPr>
            <w:r>
              <w:rPr>
                <w:rFonts w:eastAsia="SimSun"/>
                <w:szCs w:val="24"/>
                <w:lang w:eastAsia="zh-CN"/>
              </w:rPr>
              <w:t>Agreements: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181"/>
              <w:gridCol w:w="1575"/>
              <w:gridCol w:w="1012"/>
              <w:gridCol w:w="1835"/>
              <w:gridCol w:w="1883"/>
              <w:gridCol w:w="1905"/>
            </w:tblGrid>
            <w:tr w:rsidR="00FB7AAF" w14:paraId="03D51B47" w14:textId="77777777" w:rsidTr="00F53B7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AB842A" w14:textId="77777777" w:rsidR="00FB7AAF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Cs w:val="24"/>
                      <w:lang w:eastAsia="ko-KR"/>
                    </w:rPr>
                  </w:pPr>
                  <w:bookmarkStart w:id="6" w:name="_Hlk146059430"/>
                  <w:r>
                    <w:rPr>
                      <w:rFonts w:eastAsia="SimSun" w:cs="Times New Roman"/>
                      <w:szCs w:val="24"/>
                      <w:lang w:eastAsia="ko-KR"/>
                    </w:rPr>
                    <w:t>Case number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FA2502" w14:textId="77777777" w:rsidR="00FB7AAF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Cs w:val="24"/>
                      <w:lang w:eastAsia="ko-KR"/>
                    </w:rPr>
                  </w:pPr>
                  <w:r>
                    <w:rPr>
                      <w:rFonts w:eastAsia="SimSun" w:cs="Times New Roman"/>
                      <w:szCs w:val="24"/>
                      <w:lang w:eastAsia="ko-KR"/>
                    </w:rPr>
                    <w:t>Bandwidth (MHz)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6AB131" w14:textId="77777777" w:rsidR="00FB7AAF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Cs w:val="24"/>
                      <w:lang w:eastAsia="ko-KR"/>
                    </w:rPr>
                  </w:pPr>
                  <w:r>
                    <w:rPr>
                      <w:rFonts w:eastAsia="SimSun" w:cs="Times New Roman"/>
                      <w:szCs w:val="24"/>
                      <w:lang w:eastAsia="ko-KR"/>
                    </w:rPr>
                    <w:t>SCS (kHz)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1C7B1E" w14:textId="77777777" w:rsidR="00FB7AAF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Cs w:val="24"/>
                      <w:lang w:eastAsia="ko-KR"/>
                    </w:rPr>
                  </w:pPr>
                  <w:r>
                    <w:rPr>
                      <w:rFonts w:eastAsia="SimSun" w:cs="Times New Roman"/>
                      <w:szCs w:val="24"/>
                      <w:lang w:eastAsia="ko-KR"/>
                    </w:rPr>
                    <w:t>Propagation condition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AC1154" w14:textId="77777777" w:rsidR="00FB7AAF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Cs w:val="24"/>
                      <w:lang w:eastAsia="ko-KR"/>
                    </w:rPr>
                  </w:pPr>
                  <w:r>
                    <w:rPr>
                      <w:rFonts w:eastAsia="SimSun" w:cs="Times New Roman"/>
                      <w:szCs w:val="24"/>
                      <w:lang w:eastAsia="ko-KR"/>
                    </w:rPr>
                    <w:t>Antenna configuration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219EC7" w14:textId="77777777" w:rsidR="00FB7AAF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Cs w:val="24"/>
                      <w:lang w:eastAsia="ko-KR"/>
                    </w:rPr>
                  </w:pPr>
                  <w:r>
                    <w:rPr>
                      <w:rFonts w:eastAsia="SimSun" w:cs="Times New Roman"/>
                      <w:szCs w:val="24"/>
                      <w:lang w:eastAsia="ko-KR"/>
                    </w:rPr>
                    <w:t>Test metric</w:t>
                  </w:r>
                </w:p>
              </w:tc>
            </w:tr>
            <w:tr w:rsidR="00FB7AAF" w14:paraId="717F0C10" w14:textId="77777777" w:rsidTr="00F53B7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842453" w14:textId="77777777" w:rsidR="00FB7AAF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Cs w:val="24"/>
                      <w:lang w:eastAsia="zh-CN"/>
                    </w:rPr>
                  </w:pPr>
                  <w:r>
                    <w:rPr>
                      <w:rFonts w:eastAsia="SimSun" w:cs="Times New Roman"/>
                      <w:szCs w:val="24"/>
                      <w:lang w:eastAsia="zh-C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723A19" w14:textId="77777777" w:rsidR="00FB7AAF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Cs w:val="24"/>
                      <w:lang w:eastAsia="ko-KR"/>
                    </w:rPr>
                  </w:pPr>
                  <w:r>
                    <w:rPr>
                      <w:rFonts w:eastAsia="SimSun" w:cs="Times New Roman"/>
                      <w:szCs w:val="24"/>
                      <w:lang w:eastAsia="ko-KR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2BC8E4" w14:textId="77777777" w:rsidR="00FB7AAF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Cs w:val="24"/>
                      <w:lang w:eastAsia="zh-CN"/>
                    </w:rPr>
                  </w:pPr>
                  <w:r>
                    <w:rPr>
                      <w:rFonts w:eastAsia="SimSun" w:cs="Times New Roman"/>
                      <w:szCs w:val="24"/>
                      <w:lang w:eastAsia="zh-CN"/>
                    </w:rPr>
                    <w:t>120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C6BDAD" w14:textId="77777777" w:rsidR="00FB7AAF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Cs w:val="24"/>
                      <w:lang w:eastAsia="ko-KR"/>
                    </w:rPr>
                  </w:pPr>
                  <w:r>
                    <w:rPr>
                      <w:rFonts w:eastAsia="SimSun" w:cs="Times New Roman"/>
                      <w:szCs w:val="24"/>
                      <w:lang w:eastAsia="ko-KR"/>
                    </w:rPr>
                    <w:t>TDLA30-75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67706F" w14:textId="77777777" w:rsidR="00FB7AAF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Cs w:val="24"/>
                      <w:lang w:eastAsia="ko-KR"/>
                    </w:rPr>
                  </w:pPr>
                  <w:r>
                    <w:rPr>
                      <w:rFonts w:eastAsia="SimSun" w:cs="Times New Roman"/>
                      <w:szCs w:val="24"/>
                      <w:lang w:eastAsia="ko-KR"/>
                    </w:rPr>
                    <w:t>2x2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514352" w14:textId="77777777" w:rsidR="00FB7AAF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Cs w:val="24"/>
                      <w:lang w:eastAsia="ko-KR"/>
                    </w:rPr>
                  </w:pPr>
                  <w:r>
                    <w:rPr>
                      <w:rFonts w:eastAsia="SimSun" w:cs="Times New Roman"/>
                      <w:szCs w:val="24"/>
                      <w:lang w:eastAsia="ko-KR"/>
                    </w:rPr>
                    <w:t>70% max throughput</w:t>
                  </w:r>
                </w:p>
                <w:p w14:paraId="2E9050F8" w14:textId="77777777" w:rsidR="00FB7AAF" w:rsidRDefault="00FB7AAF" w:rsidP="00FB7AAF">
                  <w:pPr>
                    <w:keepNext/>
                    <w:keepLines/>
                    <w:jc w:val="center"/>
                    <w:rPr>
                      <w:rFonts w:eastAsia="SimSun"/>
                      <w:szCs w:val="24"/>
                      <w:lang w:eastAsia="ko-KR"/>
                    </w:rPr>
                  </w:pPr>
                  <w:r>
                    <w:rPr>
                      <w:rFonts w:eastAsia="SimSun" w:cs="Times New Roman"/>
                      <w:szCs w:val="24"/>
                      <w:lang w:eastAsia="ko-KR"/>
                    </w:rPr>
                    <w:t>1% BLER</w:t>
                  </w:r>
                </w:p>
              </w:tc>
            </w:tr>
            <w:bookmarkEnd w:id="6"/>
          </w:tbl>
          <w:p w14:paraId="31FEB714" w14:textId="77777777" w:rsidR="00FB7AAF" w:rsidRDefault="00FB7AAF" w:rsidP="00FB7AAF">
            <w:pPr>
              <w:pStyle w:val="ListParagraph"/>
              <w:spacing w:after="120"/>
              <w:ind w:left="1080"/>
              <w:rPr>
                <w:rFonts w:asciiTheme="minorHAnsi" w:eastAsia="SimSun" w:hAnsiTheme="minorHAnsi"/>
                <w:kern w:val="2"/>
                <w:sz w:val="22"/>
                <w:szCs w:val="24"/>
                <w:lang w:val="en-DK" w:eastAsia="zh-CN"/>
                <w14:ligatures w14:val="standardContextual"/>
              </w:rPr>
            </w:pPr>
          </w:p>
          <w:p w14:paraId="29A0482E" w14:textId="15108E58" w:rsidR="00A13C04" w:rsidRPr="00A066CC" w:rsidRDefault="00A13C04" w:rsidP="00FB7AAF">
            <w:pPr>
              <w:pStyle w:val="ListParagraph"/>
              <w:tabs>
                <w:tab w:val="left" w:pos="-1260"/>
                <w:tab w:val="left" w:pos="-420"/>
              </w:tabs>
              <w:spacing w:line="256" w:lineRule="auto"/>
              <w:ind w:left="916"/>
              <w:contextualSpacing w:val="0"/>
              <w:rPr>
                <w:rFonts w:cs="Times New Roman"/>
                <w:szCs w:val="20"/>
                <w:highlight w:val="green"/>
                <w:lang w:eastAsia="zh-CN"/>
              </w:rPr>
            </w:pPr>
          </w:p>
        </w:tc>
      </w:tr>
    </w:tbl>
    <w:p w14:paraId="609A1D90" w14:textId="77777777" w:rsidR="006179DA" w:rsidRDefault="006179DA" w:rsidP="005C23A4"/>
    <w:p w14:paraId="3275BDC7" w14:textId="568FA011" w:rsidR="004D7093" w:rsidRDefault="00A90B43" w:rsidP="005C23A4">
      <w:r>
        <w:t>Furthermore, s</w:t>
      </w:r>
      <w:r w:rsidR="004D7093">
        <w:t xml:space="preserve">ome of the agreements in the WF related to </w:t>
      </w:r>
      <w:r>
        <w:t xml:space="preserve">simulations on </w:t>
      </w:r>
      <w:r w:rsidR="004D7093">
        <w:t xml:space="preserve">NCR-Mobile Termination (MT) </w:t>
      </w:r>
      <w:r>
        <w:t>for</w:t>
      </w:r>
      <w:r w:rsidR="004D7093">
        <w:t xml:space="preserve"> the PDCCH requirements are summarized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A4697" w14:paraId="2843E6FE" w14:textId="77777777" w:rsidTr="00331E82">
        <w:tc>
          <w:tcPr>
            <w:tcW w:w="9617" w:type="dxa"/>
          </w:tcPr>
          <w:p w14:paraId="4894E16F" w14:textId="77777777" w:rsidR="00475A4E" w:rsidRDefault="00475A4E" w:rsidP="00475A4E">
            <w:pPr>
              <w:rPr>
                <w:rFonts w:eastAsia="SimSun"/>
                <w:b/>
                <w:u w:val="single"/>
                <w:lang w:eastAsia="zh-CN"/>
              </w:rPr>
            </w:pPr>
            <w:r>
              <w:rPr>
                <w:b/>
                <w:u w:val="single"/>
                <w:lang w:val="en-DK" w:eastAsia="ko-KR"/>
              </w:rPr>
              <w:lastRenderedPageBreak/>
              <w:t>Issue 1-2</w:t>
            </w:r>
            <w:r>
              <w:rPr>
                <w:b/>
                <w:u w:val="single"/>
                <w:lang w:eastAsia="zh-CN"/>
              </w:rPr>
              <w:t>-1</w:t>
            </w:r>
            <w:r>
              <w:rPr>
                <w:b/>
                <w:u w:val="single"/>
                <w:lang w:val="en-DK" w:eastAsia="ko-KR"/>
              </w:rPr>
              <w:t>:</w:t>
            </w:r>
            <w:r>
              <w:rPr>
                <w:b/>
                <w:u w:val="single"/>
                <w:lang w:eastAsia="zh-CN"/>
              </w:rPr>
              <w:t xml:space="preserve"> Whether to define new requirements on PDCCH for signaling of Access link beam change </w:t>
            </w:r>
            <w:proofErr w:type="gramStart"/>
            <w:r>
              <w:rPr>
                <w:b/>
                <w:u w:val="single"/>
                <w:lang w:eastAsia="zh-CN"/>
              </w:rPr>
              <w:t>indication</w:t>
            </w:r>
            <w:proofErr w:type="gramEnd"/>
          </w:p>
          <w:p w14:paraId="1299308D" w14:textId="77777777" w:rsidR="00475A4E" w:rsidRDefault="00475A4E" w:rsidP="00475A4E">
            <w:pPr>
              <w:pStyle w:val="ListParagraph"/>
              <w:numPr>
                <w:ilvl w:val="0"/>
                <w:numId w:val="40"/>
              </w:numPr>
              <w:spacing w:after="120" w:line="256" w:lineRule="auto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Agreements: </w:t>
            </w:r>
          </w:p>
          <w:p w14:paraId="19E840CE" w14:textId="77777777" w:rsidR="00475A4E" w:rsidRDefault="00475A4E" w:rsidP="00475A4E">
            <w:pPr>
              <w:pStyle w:val="ListParagraph"/>
              <w:numPr>
                <w:ilvl w:val="2"/>
                <w:numId w:val="40"/>
              </w:numPr>
              <w:spacing w:after="120" w:line="256" w:lineRule="auto"/>
              <w:ind w:left="156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FFS whether new PDCCH requirements needed or not for DCI format 5_0/2_8 with large payload size. </w:t>
            </w:r>
          </w:p>
          <w:p w14:paraId="7E0ADF6C" w14:textId="77777777" w:rsidR="00475A4E" w:rsidRDefault="00475A4E" w:rsidP="00475A4E">
            <w:pPr>
              <w:pStyle w:val="ListParagraph"/>
              <w:spacing w:after="120"/>
              <w:ind w:left="1080"/>
              <w:rPr>
                <w:rFonts w:eastAsia="SimSun"/>
                <w:szCs w:val="24"/>
                <w:lang w:val="en-DK" w:eastAsia="zh-CN"/>
              </w:rPr>
            </w:pPr>
          </w:p>
          <w:p w14:paraId="022A221B" w14:textId="77777777" w:rsidR="00475A4E" w:rsidRDefault="00475A4E" w:rsidP="00475A4E">
            <w:pPr>
              <w:rPr>
                <w:lang w:val="en-DK"/>
              </w:rPr>
            </w:pPr>
            <w:r>
              <w:rPr>
                <w:b/>
                <w:u w:val="single"/>
                <w:lang w:val="en-DK" w:eastAsia="ko-KR"/>
              </w:rPr>
              <w:t>Issue 1-2</w:t>
            </w:r>
            <w:r>
              <w:rPr>
                <w:b/>
                <w:u w:val="single"/>
                <w:lang w:eastAsia="zh-CN"/>
              </w:rPr>
              <w:t>-2</w:t>
            </w:r>
            <w:r>
              <w:rPr>
                <w:b/>
                <w:u w:val="single"/>
                <w:lang w:val="en-DK" w:eastAsia="ko-KR"/>
              </w:rPr>
              <w:t>:</w:t>
            </w:r>
            <w:r>
              <w:rPr>
                <w:b/>
                <w:u w:val="single"/>
                <w:lang w:eastAsia="zh-CN"/>
              </w:rPr>
              <w:t xml:space="preserve"> </w:t>
            </w:r>
            <w:r>
              <w:rPr>
                <w:b/>
                <w:u w:val="single"/>
                <w:lang w:val="en-DK" w:eastAsia="ko-KR"/>
              </w:rPr>
              <w:t xml:space="preserve"> </w:t>
            </w:r>
            <w:r>
              <w:rPr>
                <w:b/>
                <w:u w:val="single"/>
                <w:lang w:eastAsia="zh-CN"/>
              </w:rPr>
              <w:t>Test scope for PDCCH FR1</w:t>
            </w:r>
          </w:p>
          <w:p w14:paraId="256B20A1" w14:textId="77777777" w:rsidR="00475A4E" w:rsidRDefault="00475A4E" w:rsidP="00475A4E">
            <w:pPr>
              <w:pStyle w:val="ListParagraph"/>
              <w:numPr>
                <w:ilvl w:val="0"/>
                <w:numId w:val="40"/>
              </w:numPr>
              <w:spacing w:after="120" w:line="256" w:lineRule="auto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Agreements:</w:t>
            </w:r>
          </w:p>
          <w:p w14:paraId="19CF8A86" w14:textId="77777777" w:rsidR="00475A4E" w:rsidRDefault="00475A4E" w:rsidP="00475A4E">
            <w:pPr>
              <w:pStyle w:val="ListParagraph"/>
              <w:numPr>
                <w:ilvl w:val="2"/>
                <w:numId w:val="40"/>
              </w:numPr>
              <w:spacing w:after="120" w:line="256" w:lineRule="auto"/>
              <w:ind w:left="1560"/>
              <w:contextualSpacing w:val="0"/>
              <w:rPr>
                <w:b/>
                <w:u w:val="single"/>
                <w:lang w:val="en-DK" w:eastAsia="ko-KR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Following table used for simulation purpose on the requirements with existing DCI if introduced. </w:t>
            </w:r>
          </w:p>
          <w:tbl>
            <w:tblPr>
              <w:tblStyle w:val="Tabellengitternetz112"/>
              <w:tblW w:w="8220" w:type="dxa"/>
              <w:jc w:val="center"/>
              <w:tblInd w:w="0" w:type="dxa"/>
              <w:tblLook w:val="04A0" w:firstRow="1" w:lastRow="0" w:firstColumn="1" w:lastColumn="0" w:noHBand="0" w:noVBand="1"/>
            </w:tblPr>
            <w:tblGrid>
              <w:gridCol w:w="1094"/>
              <w:gridCol w:w="1105"/>
              <w:gridCol w:w="1171"/>
              <w:gridCol w:w="1457"/>
              <w:gridCol w:w="1633"/>
              <w:gridCol w:w="1760"/>
            </w:tblGrid>
            <w:tr w:rsidR="00475A4E" w14:paraId="628EAAF0" w14:textId="77777777" w:rsidTr="00F53B78">
              <w:trPr>
                <w:trHeight w:val="394"/>
                <w:jc w:val="center"/>
              </w:trPr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01EC7A" w14:textId="77777777" w:rsidR="00475A4E" w:rsidRDefault="00475A4E" w:rsidP="00475A4E">
                  <w:pPr>
                    <w:keepNext/>
                    <w:keepLines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  <w:lang w:val="en-GB"/>
                    </w:rPr>
                    <w:t>Bandwidth (MHz)</w:t>
                  </w:r>
                </w:p>
              </w:tc>
              <w:tc>
                <w:tcPr>
                  <w:tcW w:w="1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D9EE32" w14:textId="77777777" w:rsidR="00475A4E" w:rsidRDefault="00475A4E" w:rsidP="00475A4E">
                  <w:pPr>
                    <w:keepNext/>
                    <w:keepLines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  <w:lang w:val="en-GB"/>
                    </w:rPr>
                    <w:t>CORESET RB</w:t>
                  </w:r>
                </w:p>
              </w:tc>
              <w:tc>
                <w:tcPr>
                  <w:tcW w:w="1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93C0E4" w14:textId="77777777" w:rsidR="00475A4E" w:rsidRDefault="00475A4E" w:rsidP="00475A4E">
                  <w:pPr>
                    <w:keepNext/>
                    <w:keepLines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  <w:lang w:val="en-GB"/>
                    </w:rPr>
                    <w:t>CORESET duration</w:t>
                  </w:r>
                </w:p>
              </w:tc>
              <w:tc>
                <w:tcPr>
                  <w:tcW w:w="1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5BC4AC" w14:textId="77777777" w:rsidR="00475A4E" w:rsidRDefault="00475A4E" w:rsidP="00475A4E">
                  <w:pPr>
                    <w:keepNext/>
                    <w:keepLines/>
                    <w:jc w:val="center"/>
                    <w:rPr>
                      <w:szCs w:val="24"/>
                      <w:lang w:eastAsia="en-US"/>
                    </w:rPr>
                  </w:pPr>
                  <w:r>
                    <w:rPr>
                      <w:szCs w:val="24"/>
                      <w:lang w:val="en-GB"/>
                    </w:rPr>
                    <w:t>Aggregation level</w:t>
                  </w:r>
                </w:p>
              </w:tc>
              <w:tc>
                <w:tcPr>
                  <w:tcW w:w="1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94A5CB" w14:textId="77777777" w:rsidR="00475A4E" w:rsidRDefault="00475A4E" w:rsidP="00475A4E">
                  <w:pPr>
                    <w:keepNext/>
                    <w:keepLines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  <w:lang w:val="en-GB"/>
                    </w:rPr>
                    <w:t>Propagation Condition</w:t>
                  </w:r>
                </w:p>
              </w:tc>
              <w:tc>
                <w:tcPr>
                  <w:tcW w:w="1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A93622" w14:textId="77777777" w:rsidR="00475A4E" w:rsidRDefault="00475A4E" w:rsidP="00475A4E">
                  <w:pPr>
                    <w:keepNext/>
                    <w:keepLines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  <w:lang w:val="en-GB"/>
                    </w:rPr>
                    <w:t>Antenna configuration and correlation Matrix</w:t>
                  </w:r>
                </w:p>
              </w:tc>
            </w:tr>
            <w:tr w:rsidR="00475A4E" w14:paraId="0C7D45FA" w14:textId="77777777" w:rsidTr="00F53B78">
              <w:trPr>
                <w:trHeight w:val="99"/>
                <w:jc w:val="center"/>
              </w:trPr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40AB4E" w14:textId="77777777" w:rsidR="00475A4E" w:rsidRDefault="00475A4E" w:rsidP="00475A4E">
                  <w:pPr>
                    <w:keepNext/>
                    <w:keepLines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10</w:t>
                  </w:r>
                </w:p>
              </w:tc>
              <w:tc>
                <w:tcPr>
                  <w:tcW w:w="1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F89B50" w14:textId="77777777" w:rsidR="00475A4E" w:rsidRDefault="00475A4E" w:rsidP="00475A4E">
                  <w:pPr>
                    <w:keepNext/>
                    <w:keepLines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48</w:t>
                  </w:r>
                </w:p>
              </w:tc>
              <w:tc>
                <w:tcPr>
                  <w:tcW w:w="1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6B2CF1" w14:textId="77777777" w:rsidR="00475A4E" w:rsidRDefault="00475A4E" w:rsidP="00475A4E">
                  <w:pPr>
                    <w:keepNext/>
                    <w:keepLines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</w:t>
                  </w:r>
                </w:p>
              </w:tc>
              <w:tc>
                <w:tcPr>
                  <w:tcW w:w="1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A8146E" w14:textId="77777777" w:rsidR="00475A4E" w:rsidRDefault="00475A4E" w:rsidP="00475A4E">
                  <w:pPr>
                    <w:keepNext/>
                    <w:keepLines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8</w:t>
                  </w:r>
                </w:p>
              </w:tc>
              <w:tc>
                <w:tcPr>
                  <w:tcW w:w="1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24BBF8" w14:textId="77777777" w:rsidR="00475A4E" w:rsidRDefault="00475A4E" w:rsidP="00475A4E">
                  <w:pPr>
                    <w:keepNext/>
                    <w:keepLines/>
                    <w:jc w:val="center"/>
                    <w:rPr>
                      <w:szCs w:val="24"/>
                      <w:lang w:eastAsia="en-US"/>
                    </w:rPr>
                  </w:pPr>
                  <w:r>
                    <w:rPr>
                      <w:szCs w:val="24"/>
                      <w:lang w:val="en-GB"/>
                    </w:rPr>
                    <w:t>TDLA30-10</w:t>
                  </w:r>
                </w:p>
              </w:tc>
              <w:tc>
                <w:tcPr>
                  <w:tcW w:w="1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4BE42C" w14:textId="77777777" w:rsidR="00475A4E" w:rsidRDefault="00475A4E" w:rsidP="00475A4E">
                  <w:pPr>
                    <w:keepNext/>
                    <w:keepLines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</w:t>
                  </w:r>
                  <w:r>
                    <w:rPr>
                      <w:szCs w:val="24"/>
                      <w:lang w:val="en-GB"/>
                    </w:rPr>
                    <w:t>x</w:t>
                  </w:r>
                  <w:r>
                    <w:rPr>
                      <w:szCs w:val="24"/>
                    </w:rPr>
                    <w:t>4</w:t>
                  </w:r>
                  <w:r>
                    <w:rPr>
                      <w:szCs w:val="24"/>
                      <w:lang w:val="en-GB"/>
                    </w:rPr>
                    <w:t xml:space="preserve"> Low</w:t>
                  </w:r>
                </w:p>
              </w:tc>
            </w:tr>
          </w:tbl>
          <w:p w14:paraId="3CF24111" w14:textId="77777777" w:rsidR="00475A4E" w:rsidRDefault="00475A4E" w:rsidP="00475A4E">
            <w:pPr>
              <w:pStyle w:val="ListParagraph"/>
              <w:spacing w:after="120"/>
              <w:ind w:left="1200"/>
              <w:rPr>
                <w:rFonts w:asciiTheme="minorHAnsi" w:hAnsiTheme="minorHAnsi"/>
                <w:b/>
                <w:kern w:val="2"/>
                <w:sz w:val="22"/>
                <w:u w:val="single"/>
                <w:lang w:val="en-DK" w:eastAsia="ko-KR"/>
                <w14:ligatures w14:val="standardContextual"/>
              </w:rPr>
            </w:pPr>
          </w:p>
          <w:p w14:paraId="34B6FA53" w14:textId="77777777" w:rsidR="00475A4E" w:rsidRDefault="00475A4E" w:rsidP="00475A4E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val="en-DK" w:eastAsia="ko-KR"/>
              </w:rPr>
              <w:t>Issue 1-2</w:t>
            </w:r>
            <w:r>
              <w:rPr>
                <w:b/>
                <w:u w:val="single"/>
                <w:lang w:eastAsia="zh-CN"/>
              </w:rPr>
              <w:t>-3</w:t>
            </w:r>
            <w:r>
              <w:rPr>
                <w:b/>
                <w:u w:val="single"/>
                <w:lang w:val="en-DK" w:eastAsia="ko-KR"/>
              </w:rPr>
              <w:t>:</w:t>
            </w:r>
            <w:r>
              <w:rPr>
                <w:b/>
                <w:u w:val="single"/>
                <w:lang w:eastAsia="zh-CN"/>
              </w:rPr>
              <w:t xml:space="preserve"> </w:t>
            </w:r>
            <w:r>
              <w:rPr>
                <w:b/>
                <w:u w:val="single"/>
                <w:lang w:val="en-DK" w:eastAsia="ko-KR"/>
              </w:rPr>
              <w:t xml:space="preserve"> </w:t>
            </w:r>
            <w:r>
              <w:rPr>
                <w:b/>
                <w:u w:val="single"/>
                <w:lang w:eastAsia="zh-CN"/>
              </w:rPr>
              <w:t>Test scope for PDCCH FR2</w:t>
            </w:r>
          </w:p>
          <w:p w14:paraId="6AAE1120" w14:textId="77777777" w:rsidR="00475A4E" w:rsidRDefault="00475A4E" w:rsidP="00475A4E">
            <w:pPr>
              <w:pStyle w:val="ListParagraph"/>
              <w:numPr>
                <w:ilvl w:val="0"/>
                <w:numId w:val="40"/>
              </w:numPr>
              <w:spacing w:after="120" w:line="256" w:lineRule="auto"/>
              <w:ind w:left="720"/>
              <w:contextualSpacing w:val="0"/>
              <w:rPr>
                <w:b/>
                <w:u w:val="single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Agreements: </w:t>
            </w:r>
          </w:p>
          <w:p w14:paraId="32D3E3B3" w14:textId="77777777" w:rsidR="00475A4E" w:rsidRDefault="00475A4E" w:rsidP="00475A4E">
            <w:pPr>
              <w:pStyle w:val="ListParagraph"/>
              <w:numPr>
                <w:ilvl w:val="2"/>
                <w:numId w:val="40"/>
              </w:numPr>
              <w:spacing w:after="120" w:line="256" w:lineRule="auto"/>
              <w:ind w:left="1560"/>
              <w:contextualSpacing w:val="0"/>
              <w:rPr>
                <w:rFonts w:eastAsia="SimSun"/>
                <w:szCs w:val="24"/>
                <w:lang w:val="en-DK"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 No new simulation for existing </w:t>
            </w:r>
            <w:proofErr w:type="gramStart"/>
            <w:r>
              <w:rPr>
                <w:rFonts w:eastAsia="SimSun"/>
                <w:szCs w:val="24"/>
                <w:lang w:eastAsia="zh-CN"/>
              </w:rPr>
              <w:t>DCI ,</w:t>
            </w:r>
            <w:proofErr w:type="gramEnd"/>
            <w:r>
              <w:rPr>
                <w:rFonts w:eastAsia="SimSun"/>
                <w:szCs w:val="24"/>
                <w:lang w:eastAsia="zh-CN"/>
              </w:rPr>
              <w:t xml:space="preserve"> FFS for new DCI if introduced. </w:t>
            </w:r>
          </w:p>
          <w:p w14:paraId="50DC2352" w14:textId="77777777" w:rsidR="004D7093" w:rsidRDefault="004D7093" w:rsidP="00331E82"/>
        </w:tc>
      </w:tr>
    </w:tbl>
    <w:p w14:paraId="2C2F5723" w14:textId="04E606FE" w:rsidR="006A4697" w:rsidRPr="00EF698B" w:rsidRDefault="006A4697" w:rsidP="005C23A4"/>
    <w:p w14:paraId="7F607C00" w14:textId="56D55CA7" w:rsidR="00BA4F40" w:rsidRDefault="0032419A" w:rsidP="00600B0A">
      <w:pPr>
        <w:pStyle w:val="RAN4H1"/>
        <w:rPr>
          <w:lang w:val="en-US"/>
        </w:rPr>
      </w:pPr>
      <w:bookmarkStart w:id="7" w:name="_Toc116995842"/>
      <w:r>
        <w:rPr>
          <w:lang w:val="en-US"/>
        </w:rPr>
        <w:t xml:space="preserve">Simulation </w:t>
      </w:r>
      <w:r w:rsidR="00231914">
        <w:rPr>
          <w:lang w:val="en-US"/>
        </w:rPr>
        <w:t>Resul</w:t>
      </w:r>
      <w:r w:rsidR="0054644B">
        <w:rPr>
          <w:lang w:val="en-US"/>
        </w:rPr>
        <w:t xml:space="preserve">ts on </w:t>
      </w:r>
      <w:r w:rsidR="0091718C">
        <w:rPr>
          <w:lang w:val="en-US"/>
        </w:rPr>
        <w:t>PDSCH Requirements</w:t>
      </w:r>
      <w:r w:rsidR="004006AE">
        <w:rPr>
          <w:lang w:val="en-US"/>
        </w:rPr>
        <w:t xml:space="preserve"> </w:t>
      </w:r>
      <w:bookmarkEnd w:id="7"/>
    </w:p>
    <w:p w14:paraId="05A3CB3B" w14:textId="4590780B" w:rsidR="004006AE" w:rsidRDefault="001B6AEB" w:rsidP="000A5539">
      <w:r w:rsidRPr="001B6AEB">
        <w:t>In this paper</w:t>
      </w:r>
      <w:r>
        <w:t>,</w:t>
      </w:r>
      <w:r w:rsidRPr="001B6AEB">
        <w:t xml:space="preserve"> we provide simulation results on PDSCH requirements for </w:t>
      </w:r>
      <w:r w:rsidR="003C51A8">
        <w:t xml:space="preserve">the </w:t>
      </w:r>
      <w:r w:rsidRPr="001B6AEB">
        <w:t>test metrics</w:t>
      </w:r>
      <w:r w:rsidR="00B54EFB">
        <w:t xml:space="preserve"> and test cases</w:t>
      </w:r>
      <w:r w:rsidRPr="001B6AEB">
        <w:t xml:space="preserve"> agreed in RAN4#10</w:t>
      </w:r>
      <w:r w:rsidR="00B54EFB">
        <w:t>8</w:t>
      </w:r>
      <w:r w:rsidR="00DD49C2">
        <w:t xml:space="preserve">. </w:t>
      </w:r>
      <w:r w:rsidR="008350EB">
        <w:t xml:space="preserve">Our </w:t>
      </w:r>
      <w:r w:rsidR="00D96EB5">
        <w:t>observations and proposals</w:t>
      </w:r>
      <w:r w:rsidR="00B45061">
        <w:t xml:space="preserve"> </w:t>
      </w:r>
      <w:r w:rsidR="00E62F39">
        <w:t xml:space="preserve">in details on the </w:t>
      </w:r>
      <w:r w:rsidR="00E07F65">
        <w:t xml:space="preserve">remaining </w:t>
      </w:r>
      <w:r w:rsidR="00E62F39">
        <w:t>open issues on NCR</w:t>
      </w:r>
      <w:r w:rsidR="00FF0F1F">
        <w:t>-MT</w:t>
      </w:r>
      <w:r w:rsidR="00E62F39">
        <w:t xml:space="preserve"> demodulation can be found in </w:t>
      </w:r>
      <w:r w:rsidR="008144CC">
        <w:fldChar w:fldCharType="begin"/>
      </w:r>
      <w:r w:rsidR="008144CC">
        <w:instrText xml:space="preserve"> REF _Ref141394074 \r \h </w:instrText>
      </w:r>
      <w:r w:rsidR="008144CC">
        <w:fldChar w:fldCharType="separate"/>
      </w:r>
      <w:r w:rsidR="008144CC">
        <w:t>[2]</w:t>
      </w:r>
      <w:r w:rsidR="008144CC">
        <w:fldChar w:fldCharType="end"/>
      </w:r>
      <w:r w:rsidR="00FA10A4">
        <w:t>.</w:t>
      </w:r>
    </w:p>
    <w:p w14:paraId="32011EE1" w14:textId="3824C402" w:rsidR="00A231FD" w:rsidRPr="008931BD" w:rsidRDefault="006649EC" w:rsidP="001B7960">
      <w:r>
        <w:t xml:space="preserve">While there are already agreements on the test cases, nonetheless, </w:t>
      </w:r>
      <w:r w:rsidR="003E6810">
        <w:t xml:space="preserve">there </w:t>
      </w:r>
      <w:r w:rsidR="0019186E">
        <w:t>are</w:t>
      </w:r>
      <w:r w:rsidR="003E6810">
        <w:t xml:space="preserve"> no </w:t>
      </w:r>
      <w:r w:rsidR="001B3216">
        <w:t>detail</w:t>
      </w:r>
      <w:r w:rsidR="001052A3">
        <w:t>s</w:t>
      </w:r>
      <w:r w:rsidR="001B3216">
        <w:t xml:space="preserve"> on the </w:t>
      </w:r>
      <w:r w:rsidR="008C0E69">
        <w:t xml:space="preserve">simulation parameters </w:t>
      </w:r>
      <w:r w:rsidR="00B214DE">
        <w:t xml:space="preserve">discussed by the </w:t>
      </w:r>
      <w:r w:rsidR="008C0E69">
        <w:t>companies in RAN4#10</w:t>
      </w:r>
      <w:r w:rsidR="00B214DE">
        <w:t>8</w:t>
      </w:r>
      <w:r w:rsidR="00387D37">
        <w:t>. Therefore</w:t>
      </w:r>
      <w:r w:rsidR="008C0E69">
        <w:t xml:space="preserve">, </w:t>
      </w:r>
      <w:proofErr w:type="gramStart"/>
      <w:r w:rsidR="00387D37">
        <w:t>similar to</w:t>
      </w:r>
      <w:proofErr w:type="gramEnd"/>
      <w:r w:rsidR="00387D37">
        <w:t xml:space="preserve"> our simulation results presented in RAN4#108</w:t>
      </w:r>
      <w:r w:rsidR="00F213FB">
        <w:t xml:space="preserve"> in</w:t>
      </w:r>
      <w:r w:rsidR="00387D37">
        <w:t xml:space="preserve"> </w:t>
      </w:r>
      <w:r w:rsidR="00CC5290">
        <w:fldChar w:fldCharType="begin"/>
      </w:r>
      <w:r w:rsidR="00CC5290">
        <w:instrText xml:space="preserve"> REF _Ref130567960 \r \h </w:instrText>
      </w:r>
      <w:r w:rsidR="00CC5290">
        <w:fldChar w:fldCharType="separate"/>
      </w:r>
      <w:r w:rsidR="00CC5290">
        <w:t>[5]</w:t>
      </w:r>
      <w:r w:rsidR="00CC5290">
        <w:fldChar w:fldCharType="end"/>
      </w:r>
      <w:r w:rsidR="00CC5290">
        <w:t xml:space="preserve">, </w:t>
      </w:r>
      <w:r w:rsidR="008C0E69">
        <w:t xml:space="preserve">we </w:t>
      </w:r>
      <w:r w:rsidR="00704B99">
        <w:t xml:space="preserve">are using </w:t>
      </w:r>
      <w:r w:rsidR="000A5539">
        <w:t xml:space="preserve">related </w:t>
      </w:r>
      <w:r w:rsidR="003E6810">
        <w:t xml:space="preserve">simulation parameters </w:t>
      </w:r>
      <w:r w:rsidR="00E63D06">
        <w:t xml:space="preserve">of </w:t>
      </w:r>
      <w:r w:rsidR="000A5539">
        <w:t>UE and IAB-MT PDSCH requirements as in [3] and [4]</w:t>
      </w:r>
      <w:r w:rsidR="00E63D06">
        <w:t xml:space="preserve">. </w:t>
      </w:r>
      <w:r w:rsidR="008931BD">
        <w:t>We note here</w:t>
      </w:r>
      <w:r w:rsidR="007A6793">
        <w:t xml:space="preserve"> that</w:t>
      </w:r>
      <w:r w:rsidR="00D47442">
        <w:rPr>
          <w:lang w:val="en-GB"/>
        </w:rPr>
        <w:t xml:space="preserve"> </w:t>
      </w:r>
      <w:r w:rsidR="00A231FD">
        <w:rPr>
          <w:lang w:val="en-GB"/>
        </w:rPr>
        <w:t xml:space="preserve">for 1% BLER </w:t>
      </w:r>
      <w:r w:rsidR="000A6B3F">
        <w:rPr>
          <w:lang w:val="en-GB"/>
        </w:rPr>
        <w:t xml:space="preserve">we consider </w:t>
      </w:r>
      <w:r w:rsidR="006F7286">
        <w:rPr>
          <w:lang w:val="en-GB"/>
        </w:rPr>
        <w:t xml:space="preserve">it from </w:t>
      </w:r>
      <w:r w:rsidR="000A6B3F">
        <w:rPr>
          <w:lang w:val="en-GB"/>
        </w:rPr>
        <w:t xml:space="preserve">the </w:t>
      </w:r>
      <w:r w:rsidR="00A231FD">
        <w:rPr>
          <w:lang w:val="en-GB"/>
        </w:rPr>
        <w:t>1</w:t>
      </w:r>
      <w:r w:rsidR="00A231FD" w:rsidRPr="00A231FD">
        <w:rPr>
          <w:vertAlign w:val="superscript"/>
          <w:lang w:val="en-GB"/>
        </w:rPr>
        <w:t>st</w:t>
      </w:r>
      <w:r w:rsidR="00A231FD">
        <w:rPr>
          <w:lang w:val="en-GB"/>
        </w:rPr>
        <w:t xml:space="preserve"> transmission without HARQ retransmission</w:t>
      </w:r>
      <w:r w:rsidR="006F7286">
        <w:rPr>
          <w:lang w:val="en-GB"/>
        </w:rPr>
        <w:t>,</w:t>
      </w:r>
      <w:r w:rsidR="00A231FD">
        <w:rPr>
          <w:lang w:val="en-GB"/>
        </w:rPr>
        <w:t xml:space="preserve"> </w:t>
      </w:r>
      <w:r w:rsidR="006F7286">
        <w:rPr>
          <w:lang w:val="en-GB"/>
        </w:rPr>
        <w:t>while</w:t>
      </w:r>
      <w:r w:rsidR="00A231FD">
        <w:rPr>
          <w:lang w:val="en-GB"/>
        </w:rPr>
        <w:t xml:space="preserve"> </w:t>
      </w:r>
      <w:r w:rsidR="000A6B3F">
        <w:rPr>
          <w:lang w:val="en-GB"/>
        </w:rPr>
        <w:t xml:space="preserve">for </w:t>
      </w:r>
      <w:r w:rsidR="00A231FD">
        <w:rPr>
          <w:lang w:val="en-GB"/>
        </w:rPr>
        <w:t xml:space="preserve">70% </w:t>
      </w:r>
      <w:r w:rsidR="00A91129">
        <w:rPr>
          <w:lang w:val="en-GB"/>
        </w:rPr>
        <w:t>Throughput</w:t>
      </w:r>
      <w:r w:rsidR="000A6B3F">
        <w:rPr>
          <w:lang w:val="en-GB"/>
        </w:rPr>
        <w:t xml:space="preserve"> </w:t>
      </w:r>
      <w:r w:rsidR="000224DE">
        <w:rPr>
          <w:lang w:val="en-GB"/>
        </w:rPr>
        <w:t xml:space="preserve">from the </w:t>
      </w:r>
      <w:r w:rsidR="008B4FFE">
        <w:rPr>
          <w:lang w:val="en-GB"/>
        </w:rPr>
        <w:t xml:space="preserve">HARQ </w:t>
      </w:r>
      <w:r w:rsidR="000224DE">
        <w:rPr>
          <w:lang w:val="en-GB"/>
        </w:rPr>
        <w:t xml:space="preserve">retransmission </w:t>
      </w:r>
      <w:r w:rsidR="00A231FD">
        <w:rPr>
          <w:lang w:val="en-GB"/>
        </w:rPr>
        <w:t xml:space="preserve">with number of </w:t>
      </w:r>
      <w:r w:rsidR="001707A0">
        <w:rPr>
          <w:lang w:val="en-GB"/>
        </w:rPr>
        <w:t>retransmissions</w:t>
      </w:r>
      <w:r w:rsidR="00A231FD">
        <w:rPr>
          <w:lang w:val="en-GB"/>
        </w:rPr>
        <w:t xml:space="preserve"> 4.</w:t>
      </w:r>
    </w:p>
    <w:p w14:paraId="60D14D63" w14:textId="7BBDA7B3" w:rsidR="00A24472" w:rsidRDefault="00A72A1C" w:rsidP="00A72A1C">
      <w:pPr>
        <w:pStyle w:val="RAN4H2"/>
        <w:rPr>
          <w:lang w:val="en-GB"/>
        </w:rPr>
      </w:pPr>
      <w:r>
        <w:rPr>
          <w:lang w:val="en-GB"/>
        </w:rPr>
        <w:t>PDSCH Simulation in FR1</w:t>
      </w:r>
    </w:p>
    <w:p w14:paraId="5A6C40AD" w14:textId="3B32DC49" w:rsidR="00E64BC5" w:rsidRPr="00E64BC5" w:rsidRDefault="00E64BC5" w:rsidP="00E64BC5">
      <w:pPr>
        <w:rPr>
          <w:lang w:val="en-GB"/>
        </w:rPr>
      </w:pPr>
      <w:r>
        <w:rPr>
          <w:lang w:val="en-GB"/>
        </w:rPr>
        <w:t>In the following, we provide the results of our simulation on NCR PDSCH requirements in FR1, i.e., using FR1 FRCs.</w:t>
      </w:r>
      <w:r w:rsidR="005959A1">
        <w:rPr>
          <w:lang w:val="en-GB"/>
        </w:rPr>
        <w:t xml:space="preserve"> While the test cases already been defined and agreed </w:t>
      </w:r>
      <w:r w:rsidR="0089226B">
        <w:rPr>
          <w:lang w:val="en-GB"/>
        </w:rPr>
        <w:t xml:space="preserve">in RAN4#108, nonetheless the corresponding FRCs were not yet defined. In our simulation, if </w:t>
      </w:r>
      <w:r w:rsidR="008549D6">
        <w:rPr>
          <w:lang w:val="en-GB"/>
        </w:rPr>
        <w:t>similar</w:t>
      </w:r>
      <w:r w:rsidR="0089226B">
        <w:rPr>
          <w:lang w:val="en-GB"/>
        </w:rPr>
        <w:t xml:space="preserve"> test cases </w:t>
      </w:r>
      <w:r w:rsidR="008549D6">
        <w:rPr>
          <w:lang w:val="en-GB"/>
        </w:rPr>
        <w:t>can be found</w:t>
      </w:r>
      <w:r w:rsidR="001B5BEC">
        <w:rPr>
          <w:lang w:val="en-GB"/>
        </w:rPr>
        <w:t xml:space="preserve"> in IAB-MT specification, we use the </w:t>
      </w:r>
      <w:r w:rsidR="00DF217B">
        <w:rPr>
          <w:lang w:val="en-GB"/>
        </w:rPr>
        <w:t xml:space="preserve">corresponding </w:t>
      </w:r>
      <w:r w:rsidR="001B5BEC">
        <w:rPr>
          <w:lang w:val="en-GB"/>
        </w:rPr>
        <w:t>FRC</w:t>
      </w:r>
      <w:r w:rsidR="00DF217B">
        <w:rPr>
          <w:lang w:val="en-GB"/>
        </w:rPr>
        <w:t>s</w:t>
      </w:r>
      <w:r w:rsidR="003904F4">
        <w:rPr>
          <w:lang w:val="en-GB"/>
        </w:rPr>
        <w:t xml:space="preserve"> of IAB-MT</w:t>
      </w:r>
      <w:r w:rsidR="005978E8">
        <w:rPr>
          <w:lang w:val="en-GB"/>
        </w:rPr>
        <w:t>. Otherwise, we use the FRC</w:t>
      </w:r>
      <w:r w:rsidR="00DF217B">
        <w:rPr>
          <w:lang w:val="en-GB"/>
        </w:rPr>
        <w:t>s</w:t>
      </w:r>
      <w:r w:rsidR="005978E8">
        <w:rPr>
          <w:lang w:val="en-GB"/>
        </w:rPr>
        <w:t xml:space="preserve"> as in UE specification.</w:t>
      </w:r>
      <w:r w:rsidR="0032248F">
        <w:rPr>
          <w:lang w:val="en-GB"/>
        </w:rPr>
        <w:t xml:space="preserve"> Our simulation results</w:t>
      </w:r>
      <w:r w:rsidR="00323CDF">
        <w:rPr>
          <w:lang w:val="en-GB"/>
        </w:rPr>
        <w:t xml:space="preserve"> on PDSCH in FR1</w:t>
      </w:r>
      <w:r w:rsidR="0032248F">
        <w:rPr>
          <w:lang w:val="en-GB"/>
        </w:rPr>
        <w:t xml:space="preserve"> are tabulated in</w:t>
      </w:r>
      <w:r w:rsidR="00F56001">
        <w:rPr>
          <w:lang w:val="en-GB"/>
        </w:rPr>
        <w:t xml:space="preserve"> </w:t>
      </w:r>
      <w:r w:rsidR="00F53ED6">
        <w:rPr>
          <w:lang w:val="en-GB"/>
        </w:rPr>
        <w:fldChar w:fldCharType="begin"/>
      </w:r>
      <w:r w:rsidR="00F53ED6">
        <w:rPr>
          <w:lang w:val="en-GB"/>
        </w:rPr>
        <w:instrText xml:space="preserve"> REF _Ref146060925 \h </w:instrText>
      </w:r>
      <w:r w:rsidR="00F53ED6">
        <w:rPr>
          <w:lang w:val="en-GB"/>
        </w:rPr>
      </w:r>
      <w:r w:rsidR="00F53ED6">
        <w:rPr>
          <w:lang w:val="en-GB"/>
        </w:rPr>
        <w:fldChar w:fldCharType="separate"/>
      </w:r>
      <w:r w:rsidR="00F53ED6">
        <w:t xml:space="preserve">Table </w:t>
      </w:r>
      <w:r w:rsidR="00F53ED6">
        <w:rPr>
          <w:noProof/>
        </w:rPr>
        <w:t>1</w:t>
      </w:r>
      <w:r w:rsidR="00F53ED6">
        <w:rPr>
          <w:lang w:val="en-GB"/>
        </w:rPr>
        <w:fldChar w:fldCharType="end"/>
      </w:r>
      <w:r w:rsidR="00F53ED6">
        <w:rPr>
          <w:lang w:val="en-GB"/>
        </w:rPr>
        <w:t xml:space="preserve"> below</w:t>
      </w:r>
      <w:r w:rsidR="0032248F">
        <w:rPr>
          <w:lang w:val="en-GB"/>
        </w:rPr>
        <w:t>.</w:t>
      </w:r>
      <w:r w:rsidR="00F53ED6">
        <w:rPr>
          <w:lang w:val="en-GB"/>
        </w:rPr>
        <w:t xml:space="preserve"> </w:t>
      </w:r>
    </w:p>
    <w:p w14:paraId="032E46D9" w14:textId="50EE465D" w:rsidR="00E64BC5" w:rsidRDefault="00E64BC5" w:rsidP="00E64BC5">
      <w:pPr>
        <w:pStyle w:val="Caption"/>
        <w:keepNext/>
      </w:pPr>
      <w:bookmarkStart w:id="8" w:name="_Ref146060925"/>
      <w:r>
        <w:lastRenderedPageBreak/>
        <w:t xml:space="preserve">Table </w:t>
      </w:r>
      <w:r w:rsidR="00405211">
        <w:fldChar w:fldCharType="begin"/>
      </w:r>
      <w:r w:rsidR="00405211">
        <w:instrText xml:space="preserve"> SEQ Table \* ARABIC </w:instrText>
      </w:r>
      <w:r w:rsidR="00405211">
        <w:fldChar w:fldCharType="separate"/>
      </w:r>
      <w:r w:rsidR="00E014A4">
        <w:rPr>
          <w:noProof/>
        </w:rPr>
        <w:t>1</w:t>
      </w:r>
      <w:r w:rsidR="00405211">
        <w:rPr>
          <w:noProof/>
        </w:rPr>
        <w:fldChar w:fldCharType="end"/>
      </w:r>
      <w:bookmarkEnd w:id="8"/>
      <w:r>
        <w:t>. Simulation Results on PDSCH in FR1</w:t>
      </w:r>
    </w:p>
    <w:tbl>
      <w:tblPr>
        <w:tblStyle w:val="TableGrid"/>
        <w:tblW w:w="9617" w:type="dxa"/>
        <w:jc w:val="center"/>
        <w:tblLook w:val="04A0" w:firstRow="1" w:lastRow="0" w:firstColumn="1" w:lastColumn="0" w:noHBand="0" w:noVBand="1"/>
      </w:tblPr>
      <w:tblGrid>
        <w:gridCol w:w="706"/>
        <w:gridCol w:w="920"/>
        <w:gridCol w:w="661"/>
        <w:gridCol w:w="617"/>
        <w:gridCol w:w="991"/>
        <w:gridCol w:w="1078"/>
        <w:gridCol w:w="1569"/>
        <w:gridCol w:w="1025"/>
        <w:gridCol w:w="1025"/>
        <w:gridCol w:w="1025"/>
      </w:tblGrid>
      <w:tr w:rsidR="00CF7982" w:rsidRPr="004D7925" w14:paraId="3AF48C7A" w14:textId="6BA9964B" w:rsidTr="00E1183C">
        <w:trPr>
          <w:trHeight w:val="275"/>
          <w:jc w:val="center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03A8E4" w14:textId="77777777" w:rsidR="00CF7982" w:rsidRPr="004D7925" w:rsidRDefault="00CF7982" w:rsidP="00F53B78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Case number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72F909" w14:textId="77777777" w:rsidR="00CF7982" w:rsidRPr="004D7925" w:rsidRDefault="00CF7982" w:rsidP="00F53B78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Bandwidth (MHz)</w:t>
            </w:r>
          </w:p>
        </w:tc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C8AFAE" w14:textId="77777777" w:rsidR="00CF7982" w:rsidRPr="004D7925" w:rsidRDefault="00CF7982" w:rsidP="00F53B78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SCS (kHz)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085EC8" w14:textId="77777777" w:rsidR="00CF7982" w:rsidRPr="004D7925" w:rsidRDefault="00CF7982" w:rsidP="00F53B78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MCS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28FDD0" w14:textId="77777777" w:rsidR="00CF7982" w:rsidRPr="004D7925" w:rsidRDefault="00CF7982" w:rsidP="00F53B78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Propagation condition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9E08A0" w14:textId="77777777" w:rsidR="00CF7982" w:rsidRPr="004D7925" w:rsidRDefault="00CF7982" w:rsidP="00F53B78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Antenna configuration</w:t>
            </w:r>
          </w:p>
        </w:tc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222F0" w14:textId="1BEF15FB" w:rsidR="00CF7982" w:rsidRPr="004D7925" w:rsidRDefault="00CF7982" w:rsidP="00F53B78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>
              <w:rPr>
                <w:rFonts w:eastAsia="SimSun" w:cs="Times New Roman"/>
                <w:sz w:val="16"/>
                <w:szCs w:val="16"/>
                <w:lang w:eastAsia="ko-KR"/>
              </w:rPr>
              <w:t>Reference Values</w:t>
            </w:r>
          </w:p>
        </w:tc>
      </w:tr>
      <w:tr w:rsidR="0055213C" w:rsidRPr="004D7925" w14:paraId="18DF1D4F" w14:textId="77777777" w:rsidTr="00451BF3">
        <w:trPr>
          <w:trHeight w:val="275"/>
          <w:jc w:val="center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BE6D" w14:textId="77777777" w:rsidR="0055213C" w:rsidRPr="004D7925" w:rsidRDefault="0055213C" w:rsidP="00F53B78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330A" w14:textId="77777777" w:rsidR="0055213C" w:rsidRPr="004D7925" w:rsidRDefault="0055213C" w:rsidP="00F53B78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</w:p>
        </w:tc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DF7F" w14:textId="77777777" w:rsidR="0055213C" w:rsidRPr="004D7925" w:rsidRDefault="0055213C" w:rsidP="00F53B78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</w:p>
        </w:tc>
        <w:tc>
          <w:tcPr>
            <w:tcW w:w="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F550" w14:textId="77777777" w:rsidR="0055213C" w:rsidRPr="004D7925" w:rsidRDefault="0055213C" w:rsidP="00F53B78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C060" w14:textId="77777777" w:rsidR="0055213C" w:rsidRPr="004D7925" w:rsidRDefault="0055213C" w:rsidP="00F53B78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</w:p>
        </w:tc>
        <w:tc>
          <w:tcPr>
            <w:tcW w:w="1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F333" w14:textId="77777777" w:rsidR="0055213C" w:rsidRPr="004D7925" w:rsidRDefault="0055213C" w:rsidP="00F53B78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BA94" w14:textId="05675A8B" w:rsidR="0055213C" w:rsidRPr="004D7925" w:rsidRDefault="009F6AFC" w:rsidP="00F53B78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>
              <w:rPr>
                <w:rFonts w:eastAsia="SimSun" w:cs="Times New Roman"/>
                <w:sz w:val="16"/>
                <w:szCs w:val="16"/>
                <w:lang w:eastAsia="ko-KR"/>
              </w:rPr>
              <w:t>F</w:t>
            </w:r>
            <w:r w:rsidRPr="009F6AFC">
              <w:rPr>
                <w:rFonts w:eastAsia="SimSun" w:cs="Times New Roman"/>
                <w:sz w:val="16"/>
                <w:szCs w:val="16"/>
                <w:lang w:eastAsia="ko-KR"/>
              </w:rPr>
              <w:t>raction of maximum throughput (%)</w:t>
            </w:r>
            <w:r w:rsidRPr="009F6AFC">
              <w:rPr>
                <w:rFonts w:eastAsia="SimSun" w:cs="Times New Roman"/>
                <w:sz w:val="16"/>
                <w:szCs w:val="16"/>
                <w:lang w:eastAsia="ko-KR"/>
              </w:rPr>
              <w:tab/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8B72" w14:textId="07E68BB0" w:rsidR="0055213C" w:rsidRPr="004D7925" w:rsidRDefault="00A6757B" w:rsidP="00F53B78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>
              <w:rPr>
                <w:rFonts w:eastAsia="SimSun" w:cs="Times New Roman"/>
                <w:sz w:val="16"/>
                <w:szCs w:val="16"/>
                <w:lang w:eastAsia="ko-KR"/>
              </w:rPr>
              <w:t>SNR</w:t>
            </w:r>
            <w:r w:rsidR="00561BB6">
              <w:rPr>
                <w:rFonts w:eastAsia="SimSun" w:cs="Times New Roman"/>
                <w:sz w:val="16"/>
                <w:szCs w:val="16"/>
                <w:lang w:eastAsia="ko-KR"/>
              </w:rPr>
              <w:t xml:space="preserve"> (dB)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596D" w14:textId="39E65E84" w:rsidR="0055213C" w:rsidRPr="004D7925" w:rsidRDefault="00A6757B" w:rsidP="00F53B78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BLER</w:t>
            </w:r>
            <w:r w:rsidR="009F6AFC">
              <w:rPr>
                <w:rFonts w:eastAsia="SimSun" w:cs="Times New Roman"/>
                <w:sz w:val="16"/>
                <w:szCs w:val="16"/>
                <w:lang w:eastAsia="ko-KR"/>
              </w:rPr>
              <w:t xml:space="preserve"> (%)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693E" w14:textId="68F1A733" w:rsidR="0055213C" w:rsidRPr="004D7925" w:rsidRDefault="00A6757B" w:rsidP="00F53B78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>
              <w:rPr>
                <w:rFonts w:eastAsia="SimSun" w:cs="Times New Roman"/>
                <w:sz w:val="16"/>
                <w:szCs w:val="16"/>
                <w:lang w:eastAsia="ko-KR"/>
              </w:rPr>
              <w:t>SNR</w:t>
            </w:r>
            <w:r w:rsidR="00561BB6">
              <w:rPr>
                <w:rFonts w:eastAsia="SimSun" w:cs="Times New Roman"/>
                <w:sz w:val="16"/>
                <w:szCs w:val="16"/>
                <w:lang w:eastAsia="ko-KR"/>
              </w:rPr>
              <w:t xml:space="preserve"> (dB)</w:t>
            </w:r>
          </w:p>
        </w:tc>
      </w:tr>
      <w:tr w:rsidR="009F6AFC" w:rsidRPr="004D7925" w14:paraId="4F011014" w14:textId="1BAF03E9" w:rsidTr="00156388">
        <w:trPr>
          <w:trHeight w:val="409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E02A7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8B4CE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10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D3181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10692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5C74F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TDLA30-10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C0B5A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2x2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13529" w14:textId="15529902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70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1C99" w14:textId="1023FEA4" w:rsidR="009F6AFC" w:rsidRPr="004D7925" w:rsidRDefault="005D7CF7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 w:rsidRPr="005D7CF7">
              <w:rPr>
                <w:rFonts w:eastAsia="SimSun" w:cs="Times New Roman"/>
                <w:sz w:val="16"/>
                <w:szCs w:val="16"/>
                <w:lang w:eastAsia="ko-KR"/>
              </w:rPr>
              <w:t>-2.39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D2CB" w14:textId="21863D70" w:rsidR="009F6AFC" w:rsidRPr="004D7925" w:rsidRDefault="009F6AFC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>
              <w:rPr>
                <w:rFonts w:eastAsia="SimSun" w:cs="Times New Roman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84B9" w14:textId="6CDCA10A" w:rsidR="009F6AFC" w:rsidRPr="004D7925" w:rsidRDefault="00F3372D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 w:rsidRPr="00F3372D">
              <w:rPr>
                <w:rFonts w:eastAsia="SimSun" w:cs="Times New Roman"/>
                <w:sz w:val="16"/>
                <w:szCs w:val="16"/>
                <w:lang w:eastAsia="ko-KR"/>
              </w:rPr>
              <w:t>0.6</w:t>
            </w:r>
          </w:p>
        </w:tc>
      </w:tr>
      <w:tr w:rsidR="009F6AFC" w:rsidRPr="004D7925" w14:paraId="53655460" w14:textId="2839CC21" w:rsidTr="00156388">
        <w:trPr>
          <w:trHeight w:val="409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2B338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26807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10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D919D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15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7E8EF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FFBCF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TDLA30-10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BE5A6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2x4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60D04" w14:textId="15926FDB" w:rsidR="00E91036" w:rsidRPr="004D7925" w:rsidRDefault="009F6AFC" w:rsidP="00E91036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70</w:t>
            </w:r>
          </w:p>
          <w:p w14:paraId="2B0E01BC" w14:textId="621B1588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EF3C" w14:textId="7CFBAB0A" w:rsidR="009F6AFC" w:rsidRPr="004D7925" w:rsidRDefault="0086618B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 w:rsidRPr="0086618B">
              <w:rPr>
                <w:rFonts w:eastAsia="SimSun" w:cs="Times New Roman"/>
                <w:sz w:val="16"/>
                <w:szCs w:val="16"/>
                <w:lang w:eastAsia="ko-KR"/>
              </w:rPr>
              <w:t>-4.77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E5A7" w14:textId="35EFBEA4" w:rsidR="009F6AFC" w:rsidRPr="004D7925" w:rsidRDefault="009F6AFC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>
              <w:rPr>
                <w:rFonts w:eastAsia="SimSun" w:cs="Times New Roman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2571" w14:textId="20DA8201" w:rsidR="009F6AFC" w:rsidRPr="004D7925" w:rsidRDefault="00556B33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 w:rsidRPr="00556B33">
              <w:rPr>
                <w:rFonts w:eastAsia="SimSun" w:cs="Times New Roman"/>
                <w:sz w:val="16"/>
                <w:szCs w:val="16"/>
                <w:lang w:eastAsia="ko-KR"/>
              </w:rPr>
              <w:t>-2.09</w:t>
            </w:r>
          </w:p>
        </w:tc>
      </w:tr>
      <w:tr w:rsidR="009F6AFC" w:rsidRPr="004D7925" w14:paraId="38204563" w14:textId="3E777913" w:rsidTr="00156388">
        <w:trPr>
          <w:trHeight w:val="409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2C0DC" w14:textId="77777777" w:rsidR="009F6AFC" w:rsidRPr="001B23A6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highlight w:val="yellow"/>
                <w:lang w:eastAsia="zh-CN"/>
              </w:rPr>
            </w:pPr>
            <w:r w:rsidRPr="001B23A6">
              <w:rPr>
                <w:rFonts w:eastAsia="SimSun" w:cs="Times New Roman"/>
                <w:sz w:val="16"/>
                <w:szCs w:val="16"/>
                <w:highlight w:val="yellow"/>
                <w:lang w:eastAsia="zh-CN"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DBDE4" w14:textId="77777777" w:rsidR="009F6AFC" w:rsidRPr="001B23A6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highlight w:val="yellow"/>
                <w:lang w:eastAsia="zh-CN"/>
              </w:rPr>
            </w:pPr>
            <w:r w:rsidRPr="001B23A6">
              <w:rPr>
                <w:rFonts w:eastAsia="SimSun" w:cs="Times New Roman"/>
                <w:sz w:val="16"/>
                <w:szCs w:val="16"/>
                <w:highlight w:val="yellow"/>
                <w:lang w:eastAsia="zh-CN"/>
              </w:rPr>
              <w:t>10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ACB56" w14:textId="77777777" w:rsidR="009F6AFC" w:rsidRPr="001B23A6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highlight w:val="yellow"/>
                <w:lang w:eastAsia="zh-CN"/>
              </w:rPr>
            </w:pPr>
            <w:r w:rsidRPr="001B23A6">
              <w:rPr>
                <w:rFonts w:eastAsia="SimSun" w:cs="Times New Roman"/>
                <w:sz w:val="16"/>
                <w:szCs w:val="16"/>
                <w:highlight w:val="yellow"/>
                <w:lang w:eastAsia="zh-CN"/>
              </w:rPr>
              <w:t>15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797A8" w14:textId="77777777" w:rsidR="009F6AFC" w:rsidRPr="001B23A6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highlight w:val="yellow"/>
                <w:lang w:eastAsia="zh-CN"/>
              </w:rPr>
            </w:pPr>
            <w:r w:rsidRPr="001B23A6">
              <w:rPr>
                <w:rFonts w:eastAsia="SimSun" w:cs="Times New Roman"/>
                <w:sz w:val="16"/>
                <w:szCs w:val="16"/>
                <w:highlight w:val="yellow"/>
                <w:lang w:eastAsia="zh-CN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1D3C9" w14:textId="77777777" w:rsidR="009F6AFC" w:rsidRPr="001B23A6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highlight w:val="yellow"/>
                <w:lang w:eastAsia="ko-KR"/>
              </w:rPr>
            </w:pPr>
            <w:r w:rsidRPr="001B23A6"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  <w:t>TDLA30-10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691FF" w14:textId="77777777" w:rsidR="009F6AFC" w:rsidRPr="001B23A6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highlight w:val="yellow"/>
                <w:lang w:eastAsia="ko-KR"/>
              </w:rPr>
            </w:pPr>
            <w:r w:rsidRPr="001B23A6"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  <w:t>2x2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BC485" w14:textId="66D438DA" w:rsidR="00E91036" w:rsidRPr="001B23A6" w:rsidRDefault="009F6AFC" w:rsidP="00E91036">
            <w:pPr>
              <w:keepNext/>
              <w:keepLines/>
              <w:jc w:val="center"/>
              <w:rPr>
                <w:rFonts w:eastAsia="SimSun"/>
                <w:sz w:val="16"/>
                <w:szCs w:val="16"/>
                <w:highlight w:val="yellow"/>
                <w:lang w:eastAsia="ko-KR"/>
              </w:rPr>
            </w:pPr>
            <w:r w:rsidRPr="001B23A6"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  <w:t>70</w:t>
            </w:r>
          </w:p>
          <w:p w14:paraId="6B0EF6D5" w14:textId="4EE20D71" w:rsidR="009F6AFC" w:rsidRPr="001B23A6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highlight w:val="yellow"/>
                <w:lang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13B7" w14:textId="1B234B35" w:rsidR="009F6AFC" w:rsidRPr="001B23A6" w:rsidRDefault="00CB00AF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</w:pPr>
            <w:r w:rsidRPr="001B23A6"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  <w:t>TBA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B023" w14:textId="497161F5" w:rsidR="009F6AFC" w:rsidRPr="001B23A6" w:rsidRDefault="009F6AFC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</w:pPr>
            <w:r w:rsidRPr="001B23A6"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  <w:t>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E736" w14:textId="3E3F5F29" w:rsidR="009F6AFC" w:rsidRPr="001B23A6" w:rsidRDefault="00CB00AF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</w:pPr>
            <w:r w:rsidRPr="001B23A6"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  <w:t>TBA</w:t>
            </w:r>
          </w:p>
        </w:tc>
      </w:tr>
      <w:tr w:rsidR="009F6AFC" w:rsidRPr="004D7925" w14:paraId="5A555015" w14:textId="45A4EC24" w:rsidTr="00156388">
        <w:trPr>
          <w:trHeight w:val="409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2B21E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809DA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EF20B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887F4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49481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TDLA30-10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1CBE4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2x4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7B80E" w14:textId="23A8020C" w:rsidR="00E91036" w:rsidRPr="004D7925" w:rsidRDefault="009F6AFC" w:rsidP="00E91036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70</w:t>
            </w:r>
          </w:p>
          <w:p w14:paraId="072CBCD8" w14:textId="2DEF4AC3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96B3" w14:textId="67A5F2D8" w:rsidR="009F6AFC" w:rsidRPr="004D7925" w:rsidRDefault="00556B33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 w:rsidRPr="00556B33">
              <w:rPr>
                <w:rFonts w:eastAsia="SimSun" w:cs="Times New Roman"/>
                <w:sz w:val="16"/>
                <w:szCs w:val="16"/>
                <w:lang w:eastAsia="ko-KR"/>
              </w:rPr>
              <w:t>1.66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0D7F" w14:textId="1DC7DFAE" w:rsidR="009F6AFC" w:rsidRPr="004D7925" w:rsidRDefault="009F6AFC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>
              <w:rPr>
                <w:rFonts w:eastAsia="SimSun" w:cs="Times New Roman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BAF9" w14:textId="6D253EF1" w:rsidR="009F6AFC" w:rsidRPr="004D7925" w:rsidRDefault="00556B33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 w:rsidRPr="00556B33">
              <w:rPr>
                <w:rFonts w:eastAsia="SimSun" w:cs="Times New Roman"/>
                <w:sz w:val="16"/>
                <w:szCs w:val="16"/>
                <w:lang w:eastAsia="ko-KR"/>
              </w:rPr>
              <w:t>4.98</w:t>
            </w:r>
          </w:p>
        </w:tc>
      </w:tr>
      <w:tr w:rsidR="009F6AFC" w:rsidRPr="004D7925" w14:paraId="70A41FE3" w14:textId="18BB9D55" w:rsidTr="00156388">
        <w:trPr>
          <w:trHeight w:val="663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1684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2741B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40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D2BD1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6BC01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74C5B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TDLA30-10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F84F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2x2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A997C" w14:textId="55B25CBF" w:rsidR="00E91036" w:rsidRPr="004D7925" w:rsidRDefault="009F6AFC" w:rsidP="00E91036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70</w:t>
            </w:r>
          </w:p>
          <w:p w14:paraId="20FEF906" w14:textId="531D39CE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34FB" w14:textId="3912EB22" w:rsidR="009F6AFC" w:rsidRPr="004D7925" w:rsidRDefault="00D3326D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 w:rsidRPr="00D3326D">
              <w:rPr>
                <w:rFonts w:eastAsia="SimSun" w:cs="Times New Roman"/>
                <w:sz w:val="16"/>
                <w:szCs w:val="16"/>
                <w:lang w:eastAsia="ko-KR"/>
              </w:rPr>
              <w:t>-2.79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839E" w14:textId="17DCCA5D" w:rsidR="009F6AFC" w:rsidRPr="004D7925" w:rsidRDefault="009F6AFC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>
              <w:rPr>
                <w:rFonts w:eastAsia="SimSun" w:cs="Times New Roman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3803" w14:textId="7A66BD25" w:rsidR="009F6AFC" w:rsidRPr="004D7925" w:rsidRDefault="00FF5F5E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 w:rsidRPr="00FF5F5E">
              <w:rPr>
                <w:rFonts w:eastAsia="SimSun" w:cs="Times New Roman"/>
                <w:sz w:val="16"/>
                <w:szCs w:val="16"/>
                <w:lang w:eastAsia="ko-KR"/>
              </w:rPr>
              <w:t>-0.13</w:t>
            </w:r>
          </w:p>
        </w:tc>
      </w:tr>
      <w:tr w:rsidR="009F6AFC" w:rsidRPr="004D7925" w14:paraId="559EF20D" w14:textId="1A83AA96" w:rsidTr="00156388">
        <w:trPr>
          <w:trHeight w:val="415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836F5" w14:textId="77777777" w:rsidR="009F6AFC" w:rsidRPr="001B23A6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highlight w:val="yellow"/>
                <w:lang w:eastAsia="zh-CN"/>
              </w:rPr>
            </w:pPr>
            <w:r w:rsidRPr="001B23A6">
              <w:rPr>
                <w:rFonts w:eastAsia="SimSun" w:cs="Times New Roman"/>
                <w:sz w:val="16"/>
                <w:szCs w:val="16"/>
                <w:highlight w:val="yellow"/>
                <w:lang w:eastAsia="zh-CN"/>
              </w:rPr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139A2" w14:textId="77777777" w:rsidR="009F6AFC" w:rsidRPr="001B23A6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highlight w:val="yellow"/>
                <w:lang w:eastAsia="ko-KR"/>
              </w:rPr>
            </w:pPr>
            <w:r w:rsidRPr="001B23A6"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  <w:t>40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CD385" w14:textId="77777777" w:rsidR="009F6AFC" w:rsidRPr="001B23A6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highlight w:val="yellow"/>
                <w:lang w:eastAsia="ko-KR"/>
              </w:rPr>
            </w:pPr>
            <w:r w:rsidRPr="001B23A6"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  <w:t>30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B5CB8" w14:textId="77777777" w:rsidR="009F6AFC" w:rsidRPr="001B23A6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highlight w:val="yellow"/>
                <w:lang w:eastAsia="zh-CN"/>
              </w:rPr>
            </w:pPr>
            <w:r w:rsidRPr="001B23A6">
              <w:rPr>
                <w:rFonts w:eastAsia="SimSun" w:cs="Times New Roman"/>
                <w:sz w:val="16"/>
                <w:szCs w:val="16"/>
                <w:highlight w:val="yellow"/>
                <w:lang w:eastAsia="zh-CN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10304" w14:textId="77777777" w:rsidR="009F6AFC" w:rsidRPr="001B23A6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highlight w:val="yellow"/>
                <w:lang w:eastAsia="ko-KR"/>
              </w:rPr>
            </w:pPr>
            <w:r w:rsidRPr="001B23A6"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  <w:t>TDLA30-10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D9A2E" w14:textId="77777777" w:rsidR="009F6AFC" w:rsidRPr="001B23A6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highlight w:val="yellow"/>
                <w:lang w:eastAsia="ko-KR"/>
              </w:rPr>
            </w:pPr>
            <w:r w:rsidRPr="001B23A6"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  <w:t>2x4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9580" w14:textId="02C9AE1E" w:rsidR="00E91036" w:rsidRPr="001B23A6" w:rsidRDefault="009F6AFC" w:rsidP="00E91036">
            <w:pPr>
              <w:keepNext/>
              <w:keepLines/>
              <w:jc w:val="center"/>
              <w:rPr>
                <w:rFonts w:eastAsia="SimSun"/>
                <w:sz w:val="16"/>
                <w:szCs w:val="16"/>
                <w:highlight w:val="yellow"/>
                <w:lang w:eastAsia="ko-KR"/>
              </w:rPr>
            </w:pPr>
            <w:r w:rsidRPr="001B23A6"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  <w:t>70</w:t>
            </w:r>
          </w:p>
          <w:p w14:paraId="05743196" w14:textId="0C6B9952" w:rsidR="009F6AFC" w:rsidRPr="001B23A6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highlight w:val="yellow"/>
                <w:lang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919C" w14:textId="2C302A19" w:rsidR="009F6AFC" w:rsidRPr="001B23A6" w:rsidRDefault="00CB00AF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</w:pPr>
            <w:r w:rsidRPr="001B23A6"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  <w:t>TBA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0061" w14:textId="0C4C1573" w:rsidR="009F6AFC" w:rsidRPr="001B23A6" w:rsidRDefault="009F6AFC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</w:pPr>
            <w:r w:rsidRPr="001B23A6"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  <w:t>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5272" w14:textId="49BE1367" w:rsidR="009F6AFC" w:rsidRPr="001B23A6" w:rsidRDefault="00CB00AF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</w:pPr>
            <w:r w:rsidRPr="001B23A6"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  <w:t>TBA</w:t>
            </w:r>
          </w:p>
        </w:tc>
      </w:tr>
      <w:tr w:rsidR="009F6AFC" w:rsidRPr="004D7925" w14:paraId="713E1EA8" w14:textId="5EE03DFA" w:rsidTr="00156388">
        <w:trPr>
          <w:trHeight w:val="415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8BD28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D789B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89A51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30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4DE43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F52BB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TDLA30-10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5B817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2x2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E9E7" w14:textId="5BD23176" w:rsidR="00E91036" w:rsidRPr="004D7925" w:rsidRDefault="009F6AFC" w:rsidP="00E91036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70</w:t>
            </w:r>
          </w:p>
          <w:p w14:paraId="5FD10873" w14:textId="091F0791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0C63" w14:textId="36E0F5D7" w:rsidR="009F6AFC" w:rsidRPr="004D7925" w:rsidRDefault="00036B22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 w:rsidRPr="00036B22">
              <w:rPr>
                <w:rFonts w:eastAsia="SimSun" w:cs="Times New Roman"/>
                <w:sz w:val="16"/>
                <w:szCs w:val="16"/>
                <w:lang w:eastAsia="ko-KR"/>
              </w:rPr>
              <w:t>4.09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7A1C" w14:textId="5DDF9113" w:rsidR="009F6AFC" w:rsidRPr="004D7925" w:rsidRDefault="009F6AFC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>
              <w:rPr>
                <w:rFonts w:eastAsia="SimSun" w:cs="Times New Roman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594B" w14:textId="72567FEB" w:rsidR="009F6AFC" w:rsidRPr="004D7925" w:rsidRDefault="00036B22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 w:rsidRPr="00036B22">
              <w:rPr>
                <w:rFonts w:eastAsia="SimSun" w:cs="Times New Roman"/>
                <w:sz w:val="16"/>
                <w:szCs w:val="16"/>
                <w:lang w:eastAsia="ko-KR"/>
              </w:rPr>
              <w:t>7.19</w:t>
            </w:r>
          </w:p>
        </w:tc>
      </w:tr>
      <w:tr w:rsidR="009F6AFC" w:rsidRPr="004D7925" w14:paraId="1E0AA5B6" w14:textId="74A5C3E2" w:rsidTr="00156388">
        <w:trPr>
          <w:trHeight w:val="415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B0F09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CBDC9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A90E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30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73A2E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FC41C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TDLA30-10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3585D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2x4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1BABA" w14:textId="30FAF6D0" w:rsidR="00E91036" w:rsidRPr="004D7925" w:rsidRDefault="009F6AFC" w:rsidP="00E91036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70</w:t>
            </w:r>
          </w:p>
          <w:p w14:paraId="7D7574B1" w14:textId="64864366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22A4" w14:textId="2777DAD8" w:rsidR="009F6AFC" w:rsidRPr="004D7925" w:rsidRDefault="0045009B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 w:rsidRPr="0045009B">
              <w:rPr>
                <w:rFonts w:eastAsia="SimSun" w:cs="Times New Roman"/>
                <w:sz w:val="16"/>
                <w:szCs w:val="16"/>
                <w:lang w:eastAsia="ko-KR"/>
              </w:rPr>
              <w:t>1.72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BC33" w14:textId="64CD7DDC" w:rsidR="009F6AFC" w:rsidRPr="004D7925" w:rsidRDefault="009F6AFC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>
              <w:rPr>
                <w:rFonts w:eastAsia="SimSun" w:cs="Times New Roman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B72F" w14:textId="0DCD67CC" w:rsidR="009F6AFC" w:rsidRPr="004D7925" w:rsidRDefault="0045009B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 w:rsidRPr="0045009B">
              <w:rPr>
                <w:rFonts w:eastAsia="SimSun" w:cs="Times New Roman"/>
                <w:sz w:val="16"/>
                <w:szCs w:val="16"/>
                <w:lang w:eastAsia="ko-KR"/>
              </w:rPr>
              <w:t>4.09</w:t>
            </w:r>
          </w:p>
        </w:tc>
      </w:tr>
    </w:tbl>
    <w:p w14:paraId="7B9F7203" w14:textId="39967298" w:rsidR="00E20ECF" w:rsidRDefault="00E20ECF" w:rsidP="000665B7">
      <w:pPr>
        <w:rPr>
          <w:lang w:val="en-GB"/>
        </w:rPr>
      </w:pPr>
    </w:p>
    <w:p w14:paraId="42EFFC89" w14:textId="44E7EB43" w:rsidR="00F960DF" w:rsidRDefault="00F960DF" w:rsidP="001B7960">
      <w:pPr>
        <w:rPr>
          <w:lang w:val="en-GB"/>
        </w:rPr>
      </w:pPr>
    </w:p>
    <w:p w14:paraId="66F797AB" w14:textId="6552A88D" w:rsidR="00C54AEA" w:rsidRDefault="00D93381" w:rsidP="00C36A4B">
      <w:pPr>
        <w:pStyle w:val="RAN4H2"/>
        <w:rPr>
          <w:rFonts w:eastAsia="SimSun"/>
          <w:lang w:val="en-GB" w:eastAsia="en-GB"/>
        </w:rPr>
      </w:pPr>
      <w:r>
        <w:rPr>
          <w:rFonts w:eastAsia="SimSun"/>
          <w:lang w:val="en-GB" w:eastAsia="en-GB"/>
        </w:rPr>
        <w:t xml:space="preserve">PDSCH </w:t>
      </w:r>
      <w:r w:rsidR="00C36A4B">
        <w:rPr>
          <w:rFonts w:eastAsia="SimSun"/>
          <w:lang w:val="en-GB" w:eastAsia="en-GB"/>
        </w:rPr>
        <w:t>Simulation in FR2</w:t>
      </w:r>
    </w:p>
    <w:p w14:paraId="5931E994" w14:textId="4D802D9D" w:rsidR="0052214E" w:rsidRDefault="00C36A4B" w:rsidP="00C54AEA">
      <w:pPr>
        <w:rPr>
          <w:lang w:val="en-GB"/>
        </w:rPr>
      </w:pPr>
      <w:r w:rsidRPr="00C36A4B">
        <w:rPr>
          <w:lang w:val="en-GB"/>
        </w:rPr>
        <w:t>In the following, we provide our simulation results of NCR PDSCH requirements in FR</w:t>
      </w:r>
      <w:r>
        <w:rPr>
          <w:lang w:val="en-GB"/>
        </w:rPr>
        <w:t>2</w:t>
      </w:r>
      <w:r w:rsidRPr="00C36A4B">
        <w:rPr>
          <w:lang w:val="en-GB"/>
        </w:rPr>
        <w:t>, i.e., using FR</w:t>
      </w:r>
      <w:r>
        <w:rPr>
          <w:lang w:val="en-GB"/>
        </w:rPr>
        <w:t>2</w:t>
      </w:r>
      <w:r w:rsidRPr="00C36A4B">
        <w:rPr>
          <w:lang w:val="en-GB"/>
        </w:rPr>
        <w:t xml:space="preserve"> FRCs. </w:t>
      </w:r>
      <w:r w:rsidR="00F41956" w:rsidRPr="00F41956">
        <w:rPr>
          <w:lang w:val="en-GB"/>
        </w:rPr>
        <w:t>While the test cases already been defined and agreed in RAN4#108, nonetheless the corresponding FRC w</w:t>
      </w:r>
      <w:r w:rsidR="00F41956">
        <w:rPr>
          <w:lang w:val="en-GB"/>
        </w:rPr>
        <w:t>as</w:t>
      </w:r>
      <w:r w:rsidR="00F41956" w:rsidRPr="00F41956">
        <w:rPr>
          <w:lang w:val="en-GB"/>
        </w:rPr>
        <w:t xml:space="preserve"> not yet defined. In our simulation, we use the FRC</w:t>
      </w:r>
      <w:r w:rsidR="00F41956">
        <w:rPr>
          <w:lang w:val="en-GB"/>
        </w:rPr>
        <w:t xml:space="preserve"> as in IAB-MT specification</w:t>
      </w:r>
      <w:r w:rsidR="00F41956" w:rsidRPr="00F41956">
        <w:rPr>
          <w:lang w:val="en-GB"/>
        </w:rPr>
        <w:t>.</w:t>
      </w:r>
      <w:r w:rsidR="00086C97">
        <w:rPr>
          <w:lang w:val="en-GB"/>
        </w:rPr>
        <w:t xml:space="preserve"> The simulation results on PDSCH in FR2 is tabulated in </w:t>
      </w:r>
      <w:r w:rsidR="00086C97">
        <w:rPr>
          <w:lang w:val="en-GB"/>
        </w:rPr>
        <w:fldChar w:fldCharType="begin"/>
      </w:r>
      <w:r w:rsidR="00086C97">
        <w:rPr>
          <w:lang w:val="en-GB"/>
        </w:rPr>
        <w:instrText xml:space="preserve"> REF _Ref146061138 \h </w:instrText>
      </w:r>
      <w:r w:rsidR="00086C97">
        <w:rPr>
          <w:lang w:val="en-GB"/>
        </w:rPr>
      </w:r>
      <w:r w:rsidR="00086C97">
        <w:rPr>
          <w:lang w:val="en-GB"/>
        </w:rPr>
        <w:fldChar w:fldCharType="separate"/>
      </w:r>
      <w:r w:rsidR="00086C97">
        <w:t xml:space="preserve">Table </w:t>
      </w:r>
      <w:r w:rsidR="00086C97">
        <w:rPr>
          <w:noProof/>
        </w:rPr>
        <w:t>2</w:t>
      </w:r>
      <w:r w:rsidR="00086C97">
        <w:rPr>
          <w:lang w:val="en-GB"/>
        </w:rPr>
        <w:fldChar w:fldCharType="end"/>
      </w:r>
      <w:r w:rsidR="00086C97">
        <w:rPr>
          <w:lang w:val="en-GB"/>
        </w:rPr>
        <w:t xml:space="preserve"> below</w:t>
      </w:r>
      <w:r w:rsidR="00405BCB">
        <w:rPr>
          <w:lang w:val="en-GB"/>
        </w:rPr>
        <w:t>.</w:t>
      </w:r>
    </w:p>
    <w:p w14:paraId="2C89E767" w14:textId="79F0D697" w:rsidR="00086C97" w:rsidRDefault="00086C97" w:rsidP="00086C97">
      <w:pPr>
        <w:pStyle w:val="Caption"/>
        <w:keepNext/>
      </w:pPr>
      <w:bookmarkStart w:id="9" w:name="_Ref146061138"/>
      <w:r>
        <w:t xml:space="preserve">Table </w:t>
      </w:r>
      <w:r w:rsidR="00405211">
        <w:fldChar w:fldCharType="begin"/>
      </w:r>
      <w:r w:rsidR="00405211">
        <w:instrText xml:space="preserve"> SEQ Tab</w:instrText>
      </w:r>
      <w:r w:rsidR="00405211">
        <w:instrText xml:space="preserve">le \* ARABIC </w:instrText>
      </w:r>
      <w:r w:rsidR="00405211">
        <w:fldChar w:fldCharType="separate"/>
      </w:r>
      <w:r w:rsidR="00E014A4">
        <w:rPr>
          <w:noProof/>
        </w:rPr>
        <w:t>2</w:t>
      </w:r>
      <w:r w:rsidR="00405211">
        <w:rPr>
          <w:noProof/>
        </w:rPr>
        <w:fldChar w:fldCharType="end"/>
      </w:r>
      <w:bookmarkEnd w:id="9"/>
      <w:r>
        <w:t>. Simulation Results on PDSCH in FR2</w:t>
      </w:r>
    </w:p>
    <w:tbl>
      <w:tblPr>
        <w:tblStyle w:val="TableGrid"/>
        <w:tblW w:w="9617" w:type="dxa"/>
        <w:jc w:val="center"/>
        <w:tblLook w:val="04A0" w:firstRow="1" w:lastRow="0" w:firstColumn="1" w:lastColumn="0" w:noHBand="0" w:noVBand="1"/>
      </w:tblPr>
      <w:tblGrid>
        <w:gridCol w:w="873"/>
        <w:gridCol w:w="1155"/>
        <w:gridCol w:w="725"/>
        <w:gridCol w:w="1266"/>
        <w:gridCol w:w="1369"/>
        <w:gridCol w:w="1436"/>
        <w:gridCol w:w="931"/>
        <w:gridCol w:w="931"/>
        <w:gridCol w:w="931"/>
      </w:tblGrid>
      <w:tr w:rsidR="006D047F" w14:paraId="5F3045A2" w14:textId="73E9ED03" w:rsidTr="001D355E">
        <w:trPr>
          <w:jc w:val="center"/>
        </w:trPr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445D8C" w14:textId="77777777" w:rsidR="006D047F" w:rsidRDefault="006D047F" w:rsidP="00F53B78">
            <w:pPr>
              <w:keepNext/>
              <w:keepLines/>
              <w:jc w:val="center"/>
              <w:rPr>
                <w:rFonts w:eastAsia="SimSun"/>
                <w:szCs w:val="24"/>
                <w:lang w:eastAsia="ko-KR"/>
              </w:rPr>
            </w:pPr>
            <w:r>
              <w:rPr>
                <w:rFonts w:eastAsia="SimSun" w:cs="Times New Roman"/>
                <w:szCs w:val="24"/>
                <w:lang w:eastAsia="ko-KR"/>
              </w:rPr>
              <w:t>Case number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C5A74B" w14:textId="77777777" w:rsidR="006D047F" w:rsidRDefault="006D047F" w:rsidP="00F53B78">
            <w:pPr>
              <w:keepNext/>
              <w:keepLines/>
              <w:jc w:val="center"/>
              <w:rPr>
                <w:rFonts w:eastAsia="SimSun"/>
                <w:szCs w:val="24"/>
                <w:lang w:eastAsia="ko-KR"/>
              </w:rPr>
            </w:pPr>
            <w:r>
              <w:rPr>
                <w:rFonts w:eastAsia="SimSun" w:cs="Times New Roman"/>
                <w:szCs w:val="24"/>
                <w:lang w:eastAsia="ko-KR"/>
              </w:rPr>
              <w:t>Bandwidth (MHz)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AF9D25" w14:textId="77777777" w:rsidR="006D047F" w:rsidRDefault="006D047F" w:rsidP="00F53B78">
            <w:pPr>
              <w:keepNext/>
              <w:keepLines/>
              <w:jc w:val="center"/>
              <w:rPr>
                <w:rFonts w:eastAsia="SimSun"/>
                <w:szCs w:val="24"/>
                <w:lang w:eastAsia="ko-KR"/>
              </w:rPr>
            </w:pPr>
            <w:r>
              <w:rPr>
                <w:rFonts w:eastAsia="SimSun" w:cs="Times New Roman"/>
                <w:szCs w:val="24"/>
                <w:lang w:eastAsia="ko-KR"/>
              </w:rPr>
              <w:t>SCS (kHz)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2C776D" w14:textId="77777777" w:rsidR="006D047F" w:rsidRDefault="006D047F" w:rsidP="00F53B78">
            <w:pPr>
              <w:keepNext/>
              <w:keepLines/>
              <w:jc w:val="center"/>
              <w:rPr>
                <w:rFonts w:eastAsia="SimSun"/>
                <w:szCs w:val="24"/>
                <w:lang w:eastAsia="ko-KR"/>
              </w:rPr>
            </w:pPr>
            <w:r>
              <w:rPr>
                <w:rFonts w:eastAsia="SimSun" w:cs="Times New Roman"/>
                <w:szCs w:val="24"/>
                <w:lang w:eastAsia="ko-KR"/>
              </w:rPr>
              <w:t>Propagation condition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EE421F" w14:textId="77777777" w:rsidR="006D047F" w:rsidRDefault="006D047F" w:rsidP="00F53B78">
            <w:pPr>
              <w:keepNext/>
              <w:keepLines/>
              <w:jc w:val="center"/>
              <w:rPr>
                <w:rFonts w:eastAsia="SimSun"/>
                <w:szCs w:val="24"/>
                <w:lang w:eastAsia="ko-KR"/>
              </w:rPr>
            </w:pPr>
            <w:r>
              <w:rPr>
                <w:rFonts w:eastAsia="SimSun" w:cs="Times New Roman"/>
                <w:szCs w:val="24"/>
                <w:lang w:eastAsia="ko-KR"/>
              </w:rPr>
              <w:t>Antenna configuration</w:t>
            </w:r>
          </w:p>
        </w:tc>
        <w:tc>
          <w:tcPr>
            <w:tcW w:w="4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327E" w14:textId="746CAAEF" w:rsidR="006D047F" w:rsidRDefault="006D047F" w:rsidP="00F53B78">
            <w:pPr>
              <w:keepNext/>
              <w:keepLines/>
              <w:jc w:val="center"/>
              <w:rPr>
                <w:rFonts w:eastAsia="SimSun" w:cs="Times New Roman"/>
                <w:szCs w:val="24"/>
                <w:lang w:eastAsia="ko-KR"/>
              </w:rPr>
            </w:pPr>
            <w:r>
              <w:rPr>
                <w:rFonts w:eastAsia="SimSun" w:cs="Times New Roman"/>
                <w:szCs w:val="24"/>
                <w:lang w:eastAsia="ko-KR"/>
              </w:rPr>
              <w:t>Reference Values</w:t>
            </w:r>
          </w:p>
        </w:tc>
      </w:tr>
      <w:tr w:rsidR="006D047F" w14:paraId="291BE265" w14:textId="5753D37D" w:rsidTr="00CA2A86">
        <w:trPr>
          <w:jc w:val="center"/>
        </w:trPr>
        <w:tc>
          <w:tcPr>
            <w:tcW w:w="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42C6" w14:textId="639E6473" w:rsidR="006D047F" w:rsidRDefault="006D047F" w:rsidP="006D047F">
            <w:pPr>
              <w:keepNext/>
              <w:keepLines/>
              <w:jc w:val="center"/>
              <w:rPr>
                <w:rFonts w:eastAsia="SimSun"/>
                <w:szCs w:val="24"/>
                <w:lang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877C" w14:textId="7237D975" w:rsidR="006D047F" w:rsidRDefault="006D047F" w:rsidP="006D047F">
            <w:pPr>
              <w:keepNext/>
              <w:keepLines/>
              <w:jc w:val="center"/>
              <w:rPr>
                <w:rFonts w:eastAsia="SimSun"/>
                <w:szCs w:val="24"/>
                <w:lang w:eastAsia="ko-KR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8CEC" w14:textId="182C2FF0" w:rsidR="006D047F" w:rsidRDefault="006D047F" w:rsidP="006D047F">
            <w:pPr>
              <w:keepNext/>
              <w:keepLines/>
              <w:jc w:val="center"/>
              <w:rPr>
                <w:rFonts w:eastAsia="SimSun"/>
                <w:szCs w:val="24"/>
                <w:lang w:eastAsia="zh-CN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6EA4A" w14:textId="2E0BDD0E" w:rsidR="006D047F" w:rsidRDefault="006D047F" w:rsidP="006D047F">
            <w:pPr>
              <w:keepNext/>
              <w:keepLines/>
              <w:jc w:val="center"/>
              <w:rPr>
                <w:rFonts w:eastAsia="SimSun"/>
                <w:szCs w:val="24"/>
                <w:lang w:eastAsia="ko-KR"/>
              </w:rPr>
            </w:pPr>
          </w:p>
        </w:tc>
        <w:tc>
          <w:tcPr>
            <w:tcW w:w="1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E756" w14:textId="7AD08F06" w:rsidR="006D047F" w:rsidRDefault="006D047F" w:rsidP="006D047F">
            <w:pPr>
              <w:keepNext/>
              <w:keepLines/>
              <w:jc w:val="center"/>
              <w:rPr>
                <w:rFonts w:eastAsia="SimSun"/>
                <w:szCs w:val="24"/>
                <w:lang w:eastAsia="ko-KR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3D5BF" w14:textId="1C97FFCC" w:rsidR="006D047F" w:rsidRDefault="006D047F" w:rsidP="006D047F">
            <w:pPr>
              <w:keepNext/>
              <w:keepLines/>
              <w:jc w:val="center"/>
              <w:rPr>
                <w:rFonts w:eastAsia="SimSun"/>
                <w:szCs w:val="24"/>
                <w:lang w:eastAsia="ko-KR"/>
              </w:rPr>
            </w:pPr>
            <w:r>
              <w:rPr>
                <w:rFonts w:eastAsia="SimSun" w:cs="Times New Roman"/>
                <w:sz w:val="16"/>
                <w:szCs w:val="16"/>
                <w:lang w:eastAsia="ko-KR"/>
              </w:rPr>
              <w:t>F</w:t>
            </w:r>
            <w:r w:rsidRPr="009F6AFC">
              <w:rPr>
                <w:rFonts w:eastAsia="SimSun" w:cs="Times New Roman"/>
                <w:sz w:val="16"/>
                <w:szCs w:val="16"/>
                <w:lang w:eastAsia="ko-KR"/>
              </w:rPr>
              <w:t>raction of maximum throughput (%)</w:t>
            </w:r>
            <w:r w:rsidRPr="009F6AFC">
              <w:rPr>
                <w:rFonts w:eastAsia="SimSun" w:cs="Times New Roman"/>
                <w:sz w:val="16"/>
                <w:szCs w:val="16"/>
                <w:lang w:eastAsia="ko-KR"/>
              </w:rPr>
              <w:tab/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6F73" w14:textId="0E3CE537" w:rsidR="006D047F" w:rsidRDefault="006D047F" w:rsidP="006D047F">
            <w:pPr>
              <w:keepNext/>
              <w:keepLines/>
              <w:jc w:val="center"/>
              <w:rPr>
                <w:rFonts w:eastAsia="SimSun" w:cs="Times New Roman"/>
                <w:szCs w:val="24"/>
                <w:lang w:eastAsia="ko-KR"/>
              </w:rPr>
            </w:pPr>
            <w:r>
              <w:rPr>
                <w:rFonts w:eastAsia="SimSun" w:cs="Times New Roman"/>
                <w:sz w:val="16"/>
                <w:szCs w:val="16"/>
                <w:lang w:eastAsia="ko-KR"/>
              </w:rPr>
              <w:t>SNR (dB)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5354" w14:textId="513239FC" w:rsidR="006D047F" w:rsidRDefault="006D047F" w:rsidP="006D047F">
            <w:pPr>
              <w:keepNext/>
              <w:keepLines/>
              <w:jc w:val="center"/>
              <w:rPr>
                <w:rFonts w:eastAsia="SimSun" w:cs="Times New Roman"/>
                <w:szCs w:val="24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BLER</w:t>
            </w:r>
            <w:r>
              <w:rPr>
                <w:rFonts w:eastAsia="SimSun" w:cs="Times New Roman"/>
                <w:sz w:val="16"/>
                <w:szCs w:val="16"/>
                <w:lang w:eastAsia="ko-KR"/>
              </w:rPr>
              <w:t xml:space="preserve"> (%)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8D18" w14:textId="0EE74B92" w:rsidR="006D047F" w:rsidRDefault="006D047F" w:rsidP="006D047F">
            <w:pPr>
              <w:keepNext/>
              <w:keepLines/>
              <w:jc w:val="center"/>
              <w:rPr>
                <w:rFonts w:eastAsia="SimSun" w:cs="Times New Roman"/>
                <w:szCs w:val="24"/>
                <w:lang w:eastAsia="ko-KR"/>
              </w:rPr>
            </w:pPr>
            <w:r>
              <w:rPr>
                <w:rFonts w:eastAsia="SimSun" w:cs="Times New Roman"/>
                <w:sz w:val="16"/>
                <w:szCs w:val="16"/>
                <w:lang w:eastAsia="ko-KR"/>
              </w:rPr>
              <w:t>SNR (dB)</w:t>
            </w:r>
          </w:p>
        </w:tc>
      </w:tr>
      <w:tr w:rsidR="00BE2A08" w14:paraId="5B3BFB09" w14:textId="77777777" w:rsidTr="0046514B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C0EF9" w14:textId="5FEB3610" w:rsidR="00BE2A08" w:rsidRDefault="00BE2A08" w:rsidP="00BE2A08">
            <w:pPr>
              <w:keepNext/>
              <w:keepLines/>
              <w:jc w:val="center"/>
              <w:rPr>
                <w:rFonts w:eastAsia="SimSun" w:cs="Times New Roman"/>
                <w:szCs w:val="24"/>
                <w:lang w:eastAsia="zh-CN"/>
              </w:rPr>
            </w:pPr>
            <w:r>
              <w:rPr>
                <w:rFonts w:eastAsia="SimSun" w:cs="Times New Roman"/>
                <w:szCs w:val="24"/>
                <w:lang w:eastAsia="zh-CN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6742" w14:textId="5D85FFAB" w:rsidR="00BE2A08" w:rsidRDefault="00BE2A08" w:rsidP="00BE2A08">
            <w:pPr>
              <w:keepNext/>
              <w:keepLines/>
              <w:jc w:val="center"/>
              <w:rPr>
                <w:rFonts w:eastAsia="SimSun" w:cs="Times New Roman"/>
                <w:szCs w:val="24"/>
                <w:lang w:eastAsia="ko-KR"/>
              </w:rPr>
            </w:pPr>
            <w:r>
              <w:rPr>
                <w:rFonts w:eastAsia="SimSun" w:cs="Times New Roman"/>
                <w:szCs w:val="24"/>
                <w:lang w:eastAsia="ko-KR"/>
              </w:rPr>
              <w:t>100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13208" w14:textId="78AE269F" w:rsidR="00BE2A08" w:rsidRDefault="00BE2A08" w:rsidP="00BE2A08">
            <w:pPr>
              <w:keepNext/>
              <w:keepLines/>
              <w:jc w:val="center"/>
              <w:rPr>
                <w:rFonts w:eastAsia="SimSun" w:cs="Times New Roman"/>
                <w:szCs w:val="24"/>
                <w:lang w:eastAsia="zh-CN"/>
              </w:rPr>
            </w:pPr>
            <w:r>
              <w:rPr>
                <w:rFonts w:eastAsia="SimSun" w:cs="Times New Roman"/>
                <w:szCs w:val="24"/>
                <w:lang w:eastAsia="zh-CN"/>
              </w:rPr>
              <w:t>120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3BB1" w14:textId="4C0CAA5B" w:rsidR="00BE2A08" w:rsidRDefault="00BE2A08" w:rsidP="00BE2A08">
            <w:pPr>
              <w:keepNext/>
              <w:keepLines/>
              <w:jc w:val="center"/>
              <w:rPr>
                <w:rFonts w:eastAsia="SimSun" w:cs="Times New Roman"/>
                <w:szCs w:val="24"/>
                <w:lang w:eastAsia="ko-KR"/>
              </w:rPr>
            </w:pPr>
            <w:r>
              <w:rPr>
                <w:rFonts w:eastAsia="SimSun" w:cs="Times New Roman"/>
                <w:szCs w:val="24"/>
                <w:lang w:eastAsia="ko-KR"/>
              </w:rPr>
              <w:t>TDLA30-75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C686" w14:textId="1CF043FF" w:rsidR="00BE2A08" w:rsidRDefault="00BE2A08" w:rsidP="00BE2A08">
            <w:pPr>
              <w:keepNext/>
              <w:keepLines/>
              <w:jc w:val="center"/>
              <w:rPr>
                <w:rFonts w:eastAsia="SimSun" w:cs="Times New Roman"/>
                <w:szCs w:val="24"/>
                <w:lang w:eastAsia="ko-KR"/>
              </w:rPr>
            </w:pPr>
            <w:r>
              <w:rPr>
                <w:rFonts w:eastAsia="SimSun" w:cs="Times New Roman"/>
                <w:szCs w:val="24"/>
                <w:lang w:eastAsia="ko-KR"/>
              </w:rPr>
              <w:t>2x2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D8A0" w14:textId="7589BD81" w:rsidR="00BE2A08" w:rsidRDefault="00BE2A08" w:rsidP="0046514B">
            <w:pPr>
              <w:keepNext/>
              <w:keepLines/>
              <w:jc w:val="center"/>
              <w:rPr>
                <w:rFonts w:eastAsia="SimSun" w:cs="Times New Roman"/>
                <w:szCs w:val="24"/>
                <w:lang w:eastAsia="ko-KR"/>
              </w:rPr>
            </w:pPr>
            <w:r>
              <w:rPr>
                <w:rFonts w:eastAsia="SimSun" w:cs="Times New Roman"/>
                <w:szCs w:val="24"/>
                <w:lang w:eastAsia="ko-KR"/>
              </w:rPr>
              <w:t>70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32B6" w14:textId="1887704A" w:rsidR="00BE2A08" w:rsidRDefault="0046514B" w:rsidP="00BE2A08">
            <w:pPr>
              <w:keepNext/>
              <w:keepLines/>
              <w:jc w:val="center"/>
              <w:rPr>
                <w:rFonts w:eastAsia="SimSun" w:cs="Times New Roman"/>
                <w:szCs w:val="24"/>
                <w:lang w:eastAsia="ko-KR"/>
              </w:rPr>
            </w:pPr>
            <w:r w:rsidRPr="0046514B">
              <w:rPr>
                <w:rFonts w:eastAsia="SimSun" w:cs="Times New Roman"/>
                <w:szCs w:val="24"/>
                <w:lang w:eastAsia="ko-KR"/>
              </w:rPr>
              <w:t>3.86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5FFC" w14:textId="2D1986D5" w:rsidR="00BE2A08" w:rsidRDefault="006D047F" w:rsidP="00BE2A08">
            <w:pPr>
              <w:keepNext/>
              <w:keepLines/>
              <w:jc w:val="center"/>
              <w:rPr>
                <w:rFonts w:eastAsia="SimSun" w:cs="Times New Roman"/>
                <w:szCs w:val="24"/>
                <w:lang w:eastAsia="ko-KR"/>
              </w:rPr>
            </w:pPr>
            <w:r>
              <w:rPr>
                <w:rFonts w:eastAsia="SimSun" w:cs="Times New Roman"/>
                <w:szCs w:val="24"/>
                <w:lang w:eastAsia="ko-KR"/>
              </w:rPr>
              <w:t>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27BB" w14:textId="5676F930" w:rsidR="00BE2A08" w:rsidRDefault="0046514B" w:rsidP="00BE2A08">
            <w:pPr>
              <w:keepNext/>
              <w:keepLines/>
              <w:jc w:val="center"/>
              <w:rPr>
                <w:rFonts w:eastAsia="SimSun" w:cs="Times New Roman"/>
                <w:szCs w:val="24"/>
                <w:lang w:eastAsia="ko-KR"/>
              </w:rPr>
            </w:pPr>
            <w:r w:rsidRPr="0046514B">
              <w:rPr>
                <w:rFonts w:eastAsia="SimSun" w:cs="Times New Roman"/>
                <w:szCs w:val="24"/>
                <w:lang w:eastAsia="ko-KR"/>
              </w:rPr>
              <w:t>5.27</w:t>
            </w:r>
          </w:p>
        </w:tc>
      </w:tr>
    </w:tbl>
    <w:p w14:paraId="64896C0B" w14:textId="77777777" w:rsidR="0052214E" w:rsidRDefault="0052214E" w:rsidP="00C54AEA">
      <w:pPr>
        <w:rPr>
          <w:lang w:val="en-GB"/>
        </w:rPr>
      </w:pPr>
    </w:p>
    <w:p w14:paraId="7B11E881" w14:textId="77777777" w:rsidR="00291E2F" w:rsidRDefault="00291E2F" w:rsidP="001B7960">
      <w:pPr>
        <w:rPr>
          <w:lang w:val="en-GB"/>
        </w:rPr>
      </w:pPr>
    </w:p>
    <w:p w14:paraId="2F515852" w14:textId="7AA11C0B" w:rsidR="001B7960" w:rsidRDefault="001B7960" w:rsidP="001B7960">
      <w:pPr>
        <w:pStyle w:val="RAN4H1"/>
      </w:pPr>
      <w:r>
        <w:t>Simulation Results</w:t>
      </w:r>
      <w:r w:rsidR="00ED6305">
        <w:t xml:space="preserve"> on PDCCH Requirements</w:t>
      </w:r>
    </w:p>
    <w:p w14:paraId="0A145F10" w14:textId="7DE65C31" w:rsidR="00393FB1" w:rsidRDefault="006260BC" w:rsidP="00325B05">
      <w:pPr>
        <w:rPr>
          <w:lang w:val="en-GB"/>
        </w:rPr>
      </w:pPr>
      <w:r>
        <w:rPr>
          <w:lang w:val="en-GB"/>
        </w:rPr>
        <w:t xml:space="preserve">As stated in </w:t>
      </w:r>
      <w:r w:rsidR="00A954D9">
        <w:rPr>
          <w:lang w:val="en-GB"/>
        </w:rPr>
        <w:t xml:space="preserve">the WF </w:t>
      </w:r>
      <w:r w:rsidR="00A954D9">
        <w:rPr>
          <w:lang w:val="en-GB"/>
        </w:rPr>
        <w:fldChar w:fldCharType="begin"/>
      </w:r>
      <w:r w:rsidR="00A954D9">
        <w:rPr>
          <w:lang w:val="en-GB"/>
        </w:rPr>
        <w:instrText xml:space="preserve"> REF _Ref141391279 \n \h </w:instrText>
      </w:r>
      <w:r w:rsidR="00A954D9">
        <w:rPr>
          <w:lang w:val="en-GB"/>
        </w:rPr>
      </w:r>
      <w:r w:rsidR="00A954D9">
        <w:rPr>
          <w:lang w:val="en-GB"/>
        </w:rPr>
        <w:fldChar w:fldCharType="separate"/>
      </w:r>
      <w:r w:rsidR="00A954D9">
        <w:rPr>
          <w:lang w:val="en-GB"/>
        </w:rPr>
        <w:t>[1]</w:t>
      </w:r>
      <w:r w:rsidR="00A954D9">
        <w:rPr>
          <w:lang w:val="en-GB"/>
        </w:rPr>
        <w:fldChar w:fldCharType="end"/>
      </w:r>
      <w:r w:rsidR="00A954D9">
        <w:rPr>
          <w:lang w:val="en-GB"/>
        </w:rPr>
        <w:t>,</w:t>
      </w:r>
      <w:r w:rsidR="00A954D9" w:rsidRPr="00A954D9">
        <w:rPr>
          <w:lang w:val="en-GB"/>
        </w:rPr>
        <w:t xml:space="preserve"> companies </w:t>
      </w:r>
      <w:r w:rsidR="00591900">
        <w:rPr>
          <w:lang w:val="en-GB"/>
        </w:rPr>
        <w:t>are encouraged to provide simulation results on</w:t>
      </w:r>
      <w:r w:rsidR="00FC20FE">
        <w:rPr>
          <w:lang w:val="en-GB"/>
        </w:rPr>
        <w:t xml:space="preserve"> PDCCH</w:t>
      </w:r>
      <w:r w:rsidR="00771FBC">
        <w:rPr>
          <w:lang w:val="en-GB"/>
        </w:rPr>
        <w:t xml:space="preserve"> for DCI Type </w:t>
      </w:r>
      <w:r w:rsidR="00591900">
        <w:rPr>
          <w:lang w:val="en-GB"/>
        </w:rPr>
        <w:t>2_8</w:t>
      </w:r>
      <w:r w:rsidR="00C851FF">
        <w:rPr>
          <w:lang w:val="en-GB"/>
        </w:rPr>
        <w:t xml:space="preserve">. </w:t>
      </w:r>
      <w:r w:rsidR="00F436D1">
        <w:rPr>
          <w:lang w:val="en-GB"/>
        </w:rPr>
        <w:t xml:space="preserve">In </w:t>
      </w:r>
      <w:r w:rsidR="00F436D1">
        <w:rPr>
          <w:lang w:val="en-GB"/>
        </w:rPr>
        <w:fldChar w:fldCharType="begin"/>
      </w:r>
      <w:r w:rsidR="00F436D1">
        <w:rPr>
          <w:lang w:val="en-GB"/>
        </w:rPr>
        <w:instrText xml:space="preserve"> REF _Ref141394074 \n \h </w:instrText>
      </w:r>
      <w:r w:rsidR="00F436D1">
        <w:rPr>
          <w:lang w:val="en-GB"/>
        </w:rPr>
      </w:r>
      <w:r w:rsidR="00F436D1">
        <w:rPr>
          <w:lang w:val="en-GB"/>
        </w:rPr>
        <w:fldChar w:fldCharType="separate"/>
      </w:r>
      <w:r w:rsidR="00F436D1">
        <w:rPr>
          <w:lang w:val="en-GB"/>
        </w:rPr>
        <w:t>[2]</w:t>
      </w:r>
      <w:r w:rsidR="00F436D1">
        <w:rPr>
          <w:lang w:val="en-GB"/>
        </w:rPr>
        <w:fldChar w:fldCharType="end"/>
      </w:r>
      <w:r w:rsidR="00F436D1">
        <w:rPr>
          <w:lang w:val="en-GB"/>
        </w:rPr>
        <w:t xml:space="preserve">, we </w:t>
      </w:r>
      <w:r w:rsidR="002C6CB4">
        <w:rPr>
          <w:lang w:val="en-GB"/>
        </w:rPr>
        <w:t xml:space="preserve">have provided our observations and proposals related to the need of </w:t>
      </w:r>
      <w:r w:rsidR="005959B4">
        <w:rPr>
          <w:lang w:val="en-GB"/>
        </w:rPr>
        <w:t xml:space="preserve">having new PDCCH requirements </w:t>
      </w:r>
      <w:r w:rsidR="00C851FF">
        <w:rPr>
          <w:lang w:val="en-GB"/>
        </w:rPr>
        <w:t xml:space="preserve">for </w:t>
      </w:r>
      <w:r w:rsidR="005959B4">
        <w:rPr>
          <w:lang w:val="en-GB"/>
        </w:rPr>
        <w:t xml:space="preserve">NCR-MT </w:t>
      </w:r>
      <w:r w:rsidR="008A6E8D">
        <w:rPr>
          <w:lang w:val="en-GB"/>
        </w:rPr>
        <w:t xml:space="preserve">due to </w:t>
      </w:r>
      <w:r w:rsidR="00E90772">
        <w:rPr>
          <w:lang w:val="en-GB"/>
        </w:rPr>
        <w:t xml:space="preserve">the use of </w:t>
      </w:r>
      <w:r w:rsidR="008A6E8D">
        <w:rPr>
          <w:lang w:val="en-GB"/>
        </w:rPr>
        <w:t>DCI Type 5_0/2_8</w:t>
      </w:r>
      <w:r w:rsidR="007F571D">
        <w:rPr>
          <w:lang w:val="en-GB"/>
        </w:rPr>
        <w:t>,</w:t>
      </w:r>
      <w:r w:rsidR="008A6E8D">
        <w:rPr>
          <w:lang w:val="en-GB"/>
        </w:rPr>
        <w:t xml:space="preserve"> which </w:t>
      </w:r>
      <w:r w:rsidR="00D340DE">
        <w:rPr>
          <w:lang w:val="en-GB"/>
        </w:rPr>
        <w:t xml:space="preserve">has higher payload than DCI </w:t>
      </w:r>
      <w:r w:rsidR="003D4B58">
        <w:rPr>
          <w:lang w:val="en-GB"/>
        </w:rPr>
        <w:t>Type 1</w:t>
      </w:r>
      <w:r w:rsidR="00D340DE">
        <w:rPr>
          <w:lang w:val="en-GB"/>
        </w:rPr>
        <w:t>_0</w:t>
      </w:r>
      <w:r w:rsidR="00273E85">
        <w:rPr>
          <w:lang w:val="en-GB"/>
        </w:rPr>
        <w:t xml:space="preserve"> and 1_1 </w:t>
      </w:r>
      <w:r w:rsidR="00E90772">
        <w:rPr>
          <w:lang w:val="en-GB"/>
        </w:rPr>
        <w:t xml:space="preserve">that are </w:t>
      </w:r>
      <w:r w:rsidR="00273E85">
        <w:rPr>
          <w:lang w:val="en-GB"/>
        </w:rPr>
        <w:t xml:space="preserve">currently </w:t>
      </w:r>
      <w:r w:rsidR="001440DB">
        <w:rPr>
          <w:lang w:val="en-GB"/>
        </w:rPr>
        <w:t>available</w:t>
      </w:r>
      <w:r w:rsidR="00273E85">
        <w:rPr>
          <w:lang w:val="en-GB"/>
        </w:rPr>
        <w:t xml:space="preserve"> in the specifications. In this paper, we provide </w:t>
      </w:r>
      <w:r w:rsidR="009D2ED9">
        <w:rPr>
          <w:lang w:val="en-GB"/>
        </w:rPr>
        <w:t>our</w:t>
      </w:r>
      <w:r w:rsidR="000641A0">
        <w:rPr>
          <w:lang w:val="en-GB"/>
        </w:rPr>
        <w:t xml:space="preserve"> simulation results of PDCCH for DCI </w:t>
      </w:r>
      <w:r w:rsidR="003D4B58">
        <w:rPr>
          <w:lang w:val="en-GB"/>
        </w:rPr>
        <w:t>Type 5_0/2_8</w:t>
      </w:r>
      <w:r w:rsidR="00FE7236">
        <w:rPr>
          <w:lang w:val="en-GB"/>
        </w:rPr>
        <w:t>, in which we adapt the DCI payload size according to the maximum value for DCI Type 5_0/2_8</w:t>
      </w:r>
      <w:r w:rsidR="005C79C4">
        <w:rPr>
          <w:lang w:val="en-GB"/>
        </w:rPr>
        <w:t>, which is 128 bits</w:t>
      </w:r>
      <w:r w:rsidR="003D4B58">
        <w:rPr>
          <w:lang w:val="en-GB"/>
        </w:rPr>
        <w:t xml:space="preserve">. </w:t>
      </w:r>
    </w:p>
    <w:p w14:paraId="6BE23365" w14:textId="2F220B1B" w:rsidR="00325B05" w:rsidRDefault="00233DCE" w:rsidP="007F571D">
      <w:pPr>
        <w:pStyle w:val="RAN4H2"/>
        <w:rPr>
          <w:lang w:val="en-GB"/>
        </w:rPr>
      </w:pPr>
      <w:r>
        <w:rPr>
          <w:lang w:val="en-GB"/>
        </w:rPr>
        <w:t>PDCCH Simulation in FR1</w:t>
      </w:r>
    </w:p>
    <w:p w14:paraId="50462511" w14:textId="2B5D0039" w:rsidR="00692577" w:rsidRPr="00692577" w:rsidRDefault="00692577" w:rsidP="00692577">
      <w:pPr>
        <w:rPr>
          <w:lang w:val="en-GB"/>
        </w:rPr>
      </w:pPr>
      <w:r>
        <w:rPr>
          <w:lang w:val="en-GB"/>
        </w:rPr>
        <w:t xml:space="preserve">We will first provide the simulation results on </w:t>
      </w:r>
      <w:r w:rsidR="006E58D3">
        <w:rPr>
          <w:lang w:val="en-GB"/>
        </w:rPr>
        <w:t>PD</w:t>
      </w:r>
      <w:r w:rsidR="00C674C3">
        <w:rPr>
          <w:lang w:val="en-GB"/>
        </w:rPr>
        <w:t>C</w:t>
      </w:r>
      <w:r w:rsidR="006E58D3">
        <w:rPr>
          <w:lang w:val="en-GB"/>
        </w:rPr>
        <w:t xml:space="preserve">CH FR1 </w:t>
      </w:r>
      <w:r>
        <w:rPr>
          <w:lang w:val="en-GB"/>
        </w:rPr>
        <w:t xml:space="preserve">TDD, followed by </w:t>
      </w:r>
      <w:r w:rsidR="000F3C22">
        <w:rPr>
          <w:lang w:val="en-GB"/>
        </w:rPr>
        <w:t>PD</w:t>
      </w:r>
      <w:r w:rsidR="00C674C3">
        <w:rPr>
          <w:lang w:val="en-GB"/>
        </w:rPr>
        <w:t>C</w:t>
      </w:r>
      <w:r w:rsidR="000F3C22">
        <w:rPr>
          <w:lang w:val="en-GB"/>
        </w:rPr>
        <w:t xml:space="preserve">CH FR1 </w:t>
      </w:r>
      <w:r>
        <w:rPr>
          <w:lang w:val="en-GB"/>
        </w:rPr>
        <w:t xml:space="preserve">FDD. </w:t>
      </w:r>
    </w:p>
    <w:p w14:paraId="121A01D0" w14:textId="2DE35A41" w:rsidR="00393FB1" w:rsidRPr="00443081" w:rsidRDefault="000717CB" w:rsidP="004935A0">
      <w:pPr>
        <w:pStyle w:val="RAN4H3"/>
      </w:pPr>
      <w:r w:rsidRPr="000717CB">
        <w:rPr>
          <w:lang w:val="en-GB"/>
        </w:rPr>
        <w:t>PDCCH FR1</w:t>
      </w:r>
      <w:r>
        <w:rPr>
          <w:lang w:val="en-GB"/>
        </w:rPr>
        <w:t xml:space="preserve"> </w:t>
      </w:r>
      <w:r w:rsidR="00233DCE" w:rsidRPr="000717CB">
        <w:rPr>
          <w:lang w:val="en-GB"/>
        </w:rPr>
        <w:t>TDD</w:t>
      </w:r>
    </w:p>
    <w:p w14:paraId="6612D69D" w14:textId="7D50F891" w:rsidR="00BB4CED" w:rsidRDefault="00443081" w:rsidP="00443081">
      <w:r w:rsidRPr="00443081">
        <w:t>Simulation results on NCR-MT PD</w:t>
      </w:r>
      <w:r w:rsidR="00BB4CED">
        <w:t>C</w:t>
      </w:r>
      <w:r w:rsidRPr="00443081">
        <w:t>CH FR1 TDD are tabulated below:</w:t>
      </w:r>
    </w:p>
    <w:p w14:paraId="4E1C68F7" w14:textId="6E42350E" w:rsidR="00884BB3" w:rsidRDefault="00884BB3" w:rsidP="00884BB3">
      <w:pPr>
        <w:pStyle w:val="Caption"/>
        <w:keepNext/>
      </w:pPr>
      <w:bookmarkStart w:id="10" w:name="_Hlk137829993"/>
      <w:r>
        <w:lastRenderedPageBreak/>
        <w:t xml:space="preserve">Table </w:t>
      </w:r>
      <w:r w:rsidR="00405211">
        <w:fldChar w:fldCharType="begin"/>
      </w:r>
      <w:r w:rsidR="00405211">
        <w:instrText xml:space="preserve"> SEQ Table \* ARABIC </w:instrText>
      </w:r>
      <w:r w:rsidR="00405211">
        <w:fldChar w:fldCharType="separate"/>
      </w:r>
      <w:r w:rsidR="00E014A4">
        <w:rPr>
          <w:noProof/>
        </w:rPr>
        <w:t>3</w:t>
      </w:r>
      <w:r w:rsidR="00405211">
        <w:rPr>
          <w:noProof/>
        </w:rPr>
        <w:fldChar w:fldCharType="end"/>
      </w:r>
      <w:r>
        <w:t xml:space="preserve">. </w:t>
      </w:r>
      <w:r w:rsidR="00B5269A">
        <w:t>Simulation Results</w:t>
      </w:r>
      <w:r w:rsidRPr="009D368A">
        <w:t xml:space="preserve"> </w:t>
      </w:r>
      <w:r w:rsidR="00B5269A">
        <w:t>on</w:t>
      </w:r>
      <w:r w:rsidRPr="009D368A">
        <w:t xml:space="preserve"> PDCCH </w:t>
      </w:r>
      <w:r w:rsidR="00652DE1">
        <w:t>FR1 TDD:</w:t>
      </w:r>
      <w:r w:rsidR="00652DE1" w:rsidRPr="00652DE1">
        <w:t xml:space="preserve"> Legacy DCI vs. DCI 5_0/2_8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6"/>
        <w:gridCol w:w="1087"/>
        <w:gridCol w:w="1087"/>
        <w:gridCol w:w="1276"/>
        <w:gridCol w:w="1267"/>
        <w:gridCol w:w="1366"/>
        <w:gridCol w:w="557"/>
        <w:gridCol w:w="597"/>
        <w:gridCol w:w="557"/>
        <w:gridCol w:w="597"/>
      </w:tblGrid>
      <w:tr w:rsidR="008623C8" w:rsidRPr="00AB21C8" w14:paraId="60A90150" w14:textId="77777777" w:rsidTr="008623C8">
        <w:trPr>
          <w:trHeight w:val="209"/>
          <w:jc w:val="center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10"/>
          <w:p w14:paraId="72C28A9C" w14:textId="77777777" w:rsidR="008623C8" w:rsidRPr="00AB21C8" w:rsidRDefault="008623C8" w:rsidP="00331E8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B21C8">
              <w:rPr>
                <w:rFonts w:ascii="Arial" w:eastAsia="SimSun" w:hAnsi="Arial" w:cs="Arial"/>
                <w:b/>
                <w:sz w:val="18"/>
              </w:rPr>
              <w:t>Bandwidth</w:t>
            </w:r>
            <w:r w:rsidRPr="00AB21C8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C6E0C" w14:textId="77777777" w:rsidR="008623C8" w:rsidRPr="00AB21C8" w:rsidRDefault="008623C8" w:rsidP="00331E8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B21C8">
              <w:rPr>
                <w:rFonts w:ascii="Arial" w:eastAsia="SimSun" w:hAnsi="Arial" w:cs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68114" w14:textId="77777777" w:rsidR="008623C8" w:rsidRPr="00AB21C8" w:rsidRDefault="008623C8" w:rsidP="00331E8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B21C8">
              <w:rPr>
                <w:rFonts w:ascii="Arial" w:eastAsia="SimSun" w:hAnsi="Arial" w:cs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29103" w14:textId="77777777" w:rsidR="008623C8" w:rsidRPr="00AB21C8" w:rsidRDefault="008623C8" w:rsidP="00331E8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B21C8"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5B732" w14:textId="77777777" w:rsidR="008623C8" w:rsidRPr="00AB21C8" w:rsidRDefault="008623C8" w:rsidP="00331E8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B21C8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1CDC2" w14:textId="77777777" w:rsidR="008623C8" w:rsidRPr="00AB21C8" w:rsidRDefault="008623C8" w:rsidP="00331E8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B21C8"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5C55" w14:textId="66AC0FD1" w:rsidR="008623C8" w:rsidRPr="00AB21C8" w:rsidRDefault="008623C8" w:rsidP="00331E8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623C8">
              <w:rPr>
                <w:rFonts w:ascii="Arial" w:eastAsia="SimSun" w:hAnsi="Arial" w:cs="Arial"/>
                <w:b/>
                <w:sz w:val="18"/>
              </w:rPr>
              <w:t>Reference value (</w:t>
            </w:r>
            <w:r>
              <w:rPr>
                <w:rFonts w:ascii="Arial" w:eastAsia="SimSun" w:hAnsi="Arial" w:cs="Arial"/>
                <w:b/>
                <w:sz w:val="18"/>
              </w:rPr>
              <w:t xml:space="preserve">Legacy </w:t>
            </w:r>
            <w:r w:rsidRPr="008623C8">
              <w:rPr>
                <w:rFonts w:ascii="Arial" w:eastAsia="SimSun" w:hAnsi="Arial" w:cs="Arial"/>
                <w:b/>
                <w:sz w:val="18"/>
              </w:rPr>
              <w:t xml:space="preserve">DCI </w:t>
            </w:r>
            <w:r>
              <w:rPr>
                <w:rFonts w:ascii="Arial" w:eastAsia="SimSun" w:hAnsi="Arial" w:cs="Arial"/>
                <w:b/>
                <w:sz w:val="18"/>
              </w:rPr>
              <w:t>1</w:t>
            </w:r>
            <w:r w:rsidRPr="008623C8">
              <w:rPr>
                <w:rFonts w:ascii="Arial" w:eastAsia="SimSun" w:hAnsi="Arial" w:cs="Arial"/>
                <w:b/>
                <w:sz w:val="18"/>
              </w:rPr>
              <w:t>_0)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F6816" w14:textId="56010393" w:rsidR="008623C8" w:rsidRPr="00AB21C8" w:rsidRDefault="008623C8" w:rsidP="00331E8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55644">
              <w:rPr>
                <w:rFonts w:ascii="Arial" w:eastAsia="SimSun" w:hAnsi="Arial"/>
                <w:b/>
                <w:sz w:val="18"/>
              </w:rPr>
              <w:t>Reference value</w:t>
            </w:r>
            <w:r>
              <w:rPr>
                <w:rFonts w:ascii="Arial" w:eastAsia="SimSun" w:hAnsi="Arial"/>
                <w:b/>
                <w:sz w:val="18"/>
              </w:rPr>
              <w:t xml:space="preserve"> (DCI 5_0/2_8)</w:t>
            </w:r>
          </w:p>
        </w:tc>
      </w:tr>
      <w:tr w:rsidR="008623C8" w:rsidRPr="00AB21C8" w14:paraId="7FD6085D" w14:textId="77777777" w:rsidTr="008623C8">
        <w:trPr>
          <w:trHeight w:val="209"/>
          <w:jc w:val="center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C15B0" w14:textId="77777777" w:rsidR="008623C8" w:rsidRPr="00AB21C8" w:rsidRDefault="008623C8" w:rsidP="008623C8">
            <w:pPr>
              <w:spacing w:after="0"/>
              <w:rPr>
                <w:rFonts w:ascii="Arial" w:eastAsia="SimSun" w:hAnsi="Arial" w:cs="Arial"/>
                <w:b/>
                <w:sz w:val="18"/>
                <w:lang w:val="en-GB" w:eastAsia="zh-CN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8BD7C" w14:textId="77777777" w:rsidR="008623C8" w:rsidRPr="00AB21C8" w:rsidRDefault="008623C8" w:rsidP="008623C8">
            <w:pPr>
              <w:spacing w:after="0"/>
              <w:rPr>
                <w:rFonts w:ascii="Arial" w:eastAsia="SimSun" w:hAnsi="Arial" w:cs="Arial"/>
                <w:b/>
                <w:sz w:val="18"/>
                <w:lang w:val="en-GB" w:eastAsia="zh-CN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9E888" w14:textId="77777777" w:rsidR="008623C8" w:rsidRPr="00AB21C8" w:rsidRDefault="008623C8" w:rsidP="008623C8">
            <w:pPr>
              <w:spacing w:after="0"/>
              <w:rPr>
                <w:rFonts w:ascii="Arial" w:eastAsia="SimSun" w:hAnsi="Arial" w:cs="Arial"/>
                <w:b/>
                <w:sz w:val="18"/>
                <w:lang w:val="en-GB"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A82DF" w14:textId="77777777" w:rsidR="008623C8" w:rsidRPr="00AB21C8" w:rsidRDefault="008623C8" w:rsidP="008623C8">
            <w:pPr>
              <w:spacing w:after="0"/>
              <w:rPr>
                <w:rFonts w:ascii="Arial" w:eastAsia="SimSun" w:hAnsi="Arial" w:cs="Arial"/>
                <w:b/>
                <w:sz w:val="18"/>
                <w:lang w:val="en-GB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C0AE3" w14:textId="77777777" w:rsidR="008623C8" w:rsidRPr="00AB21C8" w:rsidRDefault="008623C8" w:rsidP="008623C8">
            <w:pPr>
              <w:spacing w:after="0"/>
              <w:rPr>
                <w:rFonts w:ascii="Arial" w:eastAsia="SimSun" w:hAnsi="Arial" w:cs="Arial"/>
                <w:b/>
                <w:sz w:val="18"/>
                <w:lang w:val="en-GB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A72D0" w14:textId="77777777" w:rsidR="008623C8" w:rsidRPr="00AB21C8" w:rsidRDefault="008623C8" w:rsidP="008623C8">
            <w:pPr>
              <w:spacing w:after="0"/>
              <w:rPr>
                <w:rFonts w:ascii="Arial" w:eastAsia="SimSun" w:hAnsi="Arial" w:cs="Arial"/>
                <w:b/>
                <w:sz w:val="18"/>
                <w:lang w:val="en-GB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0E19" w14:textId="1F6E2656" w:rsidR="008623C8" w:rsidRPr="00AB21C8" w:rsidRDefault="008623C8" w:rsidP="008623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B21C8">
              <w:rPr>
                <w:rFonts w:ascii="Arial" w:eastAsia="SimSun" w:hAnsi="Arial" w:cs="Arial"/>
                <w:b/>
                <w:sz w:val="18"/>
              </w:rPr>
              <w:t>Pm-</w:t>
            </w:r>
            <w:proofErr w:type="spellStart"/>
            <w:r w:rsidRPr="00AB21C8">
              <w:rPr>
                <w:rFonts w:ascii="Arial" w:eastAsia="SimSun" w:hAnsi="Arial" w:cs="Arial"/>
                <w:b/>
                <w:sz w:val="18"/>
              </w:rPr>
              <w:t>dsg</w:t>
            </w:r>
            <w:proofErr w:type="spellEnd"/>
            <w:r w:rsidRPr="00AB21C8">
              <w:rPr>
                <w:rFonts w:ascii="Arial" w:eastAsia="SimSun" w:hAnsi="Arial" w:cs="Arial"/>
                <w:b/>
                <w:sz w:val="18"/>
              </w:rPr>
              <w:t xml:space="preserve"> (%)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AC14" w14:textId="5FC17EB7" w:rsidR="008623C8" w:rsidRPr="00AB21C8" w:rsidRDefault="008623C8" w:rsidP="008623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B21C8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3994A" w14:textId="2778CF72" w:rsidR="008623C8" w:rsidRPr="00AB21C8" w:rsidRDefault="008623C8" w:rsidP="008623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B21C8">
              <w:rPr>
                <w:rFonts w:ascii="Arial" w:eastAsia="SimSun" w:hAnsi="Arial" w:cs="Arial"/>
                <w:b/>
                <w:sz w:val="18"/>
              </w:rPr>
              <w:t>Pm-</w:t>
            </w:r>
            <w:proofErr w:type="spellStart"/>
            <w:r w:rsidRPr="00AB21C8">
              <w:rPr>
                <w:rFonts w:ascii="Arial" w:eastAsia="SimSun" w:hAnsi="Arial" w:cs="Arial"/>
                <w:b/>
                <w:sz w:val="18"/>
              </w:rPr>
              <w:t>dsg</w:t>
            </w:r>
            <w:proofErr w:type="spellEnd"/>
            <w:r w:rsidRPr="00AB21C8">
              <w:rPr>
                <w:rFonts w:ascii="Arial" w:eastAsia="SimSun" w:hAnsi="Arial" w:cs="Arial"/>
                <w:b/>
                <w:sz w:val="18"/>
              </w:rPr>
              <w:t xml:space="preserve"> (%)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C6BF3" w14:textId="77777777" w:rsidR="008623C8" w:rsidRPr="00AB21C8" w:rsidRDefault="008623C8" w:rsidP="008623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B21C8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8623C8" w:rsidRPr="00014685" w14:paraId="6EF8B2F7" w14:textId="77777777" w:rsidTr="008623C8">
        <w:trPr>
          <w:trHeight w:val="10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39A89" w14:textId="77777777" w:rsidR="008623C8" w:rsidRPr="00014685" w:rsidRDefault="008623C8" w:rsidP="008623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</w:rPr>
              <w:t xml:space="preserve">40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62AB" w14:textId="77777777" w:rsidR="008623C8" w:rsidRPr="00014685" w:rsidRDefault="008623C8" w:rsidP="008623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21F5A" w14:textId="77777777" w:rsidR="008623C8" w:rsidRPr="00014685" w:rsidRDefault="008623C8" w:rsidP="008623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98263" w14:textId="77777777" w:rsidR="008623C8" w:rsidRPr="00014685" w:rsidRDefault="008623C8" w:rsidP="008623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6E3A" w14:textId="77777777" w:rsidR="008623C8" w:rsidRPr="00014685" w:rsidRDefault="008623C8" w:rsidP="008623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E801F" w14:textId="77777777" w:rsidR="008623C8" w:rsidRPr="00014685" w:rsidRDefault="008623C8" w:rsidP="008623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</w:rPr>
              <w:t>1x2 Low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91A6" w14:textId="30ED705E" w:rsidR="008623C8" w:rsidRPr="00014685" w:rsidRDefault="008623C8" w:rsidP="008623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437B" w14:textId="7A58F1BA" w:rsidR="008623C8" w:rsidRPr="00014685" w:rsidRDefault="00834E4C" w:rsidP="008623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</w:rPr>
              <w:t>3.4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0DB7" w14:textId="6D813581" w:rsidR="008623C8" w:rsidRPr="00014685" w:rsidRDefault="008623C8" w:rsidP="008623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E0E6" w14:textId="77777777" w:rsidR="008623C8" w:rsidRPr="00014685" w:rsidRDefault="008623C8" w:rsidP="008623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  <w:lang w:eastAsia="zh-CN"/>
              </w:rPr>
              <w:t>10.6</w:t>
            </w:r>
          </w:p>
        </w:tc>
      </w:tr>
      <w:tr w:rsidR="008623C8" w:rsidRPr="00014685" w14:paraId="3484F436" w14:textId="77777777" w:rsidTr="008623C8">
        <w:trPr>
          <w:trHeight w:val="10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15F3" w14:textId="77777777" w:rsidR="008623C8" w:rsidRPr="00014685" w:rsidRDefault="008623C8" w:rsidP="008623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40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40EB5" w14:textId="77777777" w:rsidR="008623C8" w:rsidRPr="00014685" w:rsidRDefault="008623C8" w:rsidP="008623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D9F2" w14:textId="77777777" w:rsidR="008623C8" w:rsidRPr="00014685" w:rsidRDefault="008623C8" w:rsidP="008623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E87D" w14:textId="77777777" w:rsidR="008623C8" w:rsidRPr="00014685" w:rsidRDefault="008623C8" w:rsidP="008623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70B0" w14:textId="77777777" w:rsidR="008623C8" w:rsidRPr="00014685" w:rsidRDefault="008623C8" w:rsidP="008623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2D206" w14:textId="77777777" w:rsidR="008623C8" w:rsidRPr="00014685" w:rsidRDefault="008623C8" w:rsidP="008623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  <w:lang w:eastAsia="zh-CN"/>
              </w:rPr>
              <w:t>1x2 Low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F343" w14:textId="1FFC8B9C" w:rsidR="008623C8" w:rsidRPr="00014685" w:rsidRDefault="008623C8" w:rsidP="008623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36CB" w14:textId="0DB450EC" w:rsidR="008623C8" w:rsidRPr="00014685" w:rsidRDefault="00EF6FD1" w:rsidP="008623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  <w:lang w:eastAsia="zh-CN"/>
              </w:rPr>
              <w:t>1.0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011F5" w14:textId="4D0C06CE" w:rsidR="008623C8" w:rsidRPr="00014685" w:rsidRDefault="008623C8" w:rsidP="008623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DE5C8" w14:textId="77777777" w:rsidR="008623C8" w:rsidRPr="00014685" w:rsidRDefault="008623C8" w:rsidP="008623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  <w:lang w:eastAsia="zh-CN"/>
              </w:rPr>
              <w:t>4.5</w:t>
            </w:r>
          </w:p>
        </w:tc>
      </w:tr>
      <w:tr w:rsidR="008623C8" w:rsidRPr="00014685" w14:paraId="0C21F8CA" w14:textId="77777777" w:rsidTr="008623C8">
        <w:trPr>
          <w:trHeight w:val="10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60D1" w14:textId="22CA947C" w:rsidR="008623C8" w:rsidRPr="00014685" w:rsidRDefault="008623C8" w:rsidP="008623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</w:rPr>
              <w:t xml:space="preserve">40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2982" w14:textId="50AF233A" w:rsidR="008623C8" w:rsidRPr="00014685" w:rsidRDefault="008623C8" w:rsidP="008623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5C88" w14:textId="69E7498D" w:rsidR="008623C8" w:rsidRPr="00014685" w:rsidRDefault="008623C8" w:rsidP="008623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B46F" w14:textId="68FD8C1F" w:rsidR="008623C8" w:rsidRPr="00014685" w:rsidRDefault="008623C8" w:rsidP="008623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2D19" w14:textId="22A281D6" w:rsidR="008623C8" w:rsidRPr="00014685" w:rsidRDefault="008623C8" w:rsidP="008623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DB99" w14:textId="4F5BAC8F" w:rsidR="008623C8" w:rsidRPr="00014685" w:rsidRDefault="008623C8" w:rsidP="008623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</w:rPr>
              <w:t>2x2 Low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7772" w14:textId="3684A1C2" w:rsidR="008623C8" w:rsidRPr="00014685" w:rsidRDefault="008623C8" w:rsidP="008623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4779" w14:textId="2EFD84A9" w:rsidR="008623C8" w:rsidRPr="00014685" w:rsidRDefault="000221E0" w:rsidP="008623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</w:rPr>
              <w:t>-1.4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22F2" w14:textId="208A92EE" w:rsidR="008623C8" w:rsidRPr="00014685" w:rsidRDefault="008623C8" w:rsidP="008623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77C1" w14:textId="5D4757C1" w:rsidR="008623C8" w:rsidRPr="00014685" w:rsidRDefault="008623C8" w:rsidP="008623C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  <w:lang w:eastAsia="zh-CN"/>
              </w:rPr>
              <w:t>1.4</w:t>
            </w:r>
          </w:p>
        </w:tc>
      </w:tr>
      <w:tr w:rsidR="00850546" w:rsidRPr="00014685" w14:paraId="3876B585" w14:textId="77777777" w:rsidTr="00E10B48">
        <w:trPr>
          <w:trHeight w:val="10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E87AE" w14:textId="3B3BE0DF" w:rsidR="00850546" w:rsidRPr="00014685" w:rsidRDefault="00850546" w:rsidP="00850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14685">
              <w:rPr>
                <w:rFonts w:ascii="Arial" w:hAnsi="Arial" w:cs="Arial"/>
                <w:sz w:val="18"/>
                <w:szCs w:val="18"/>
              </w:rPr>
              <w:t xml:space="preserve">40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8218F" w14:textId="032EA109" w:rsidR="00850546" w:rsidRPr="00014685" w:rsidRDefault="00850546" w:rsidP="00850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4685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54D3" w14:textId="2EE47777" w:rsidR="00850546" w:rsidRPr="00014685" w:rsidRDefault="00850546" w:rsidP="00850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468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EF61" w14:textId="0DC7D59F" w:rsidR="00850546" w:rsidRPr="00014685" w:rsidRDefault="00850546" w:rsidP="00850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1468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6EF0" w14:textId="27642B28" w:rsidR="00850546" w:rsidRPr="00014685" w:rsidRDefault="00850546" w:rsidP="00850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14685">
              <w:rPr>
                <w:rFonts w:ascii="Arial" w:hAnsi="Arial" w:cs="Arial"/>
                <w:sz w:val="18"/>
                <w:szCs w:val="18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C694" w14:textId="48D85308" w:rsidR="00850546" w:rsidRPr="00014685" w:rsidRDefault="00850546" w:rsidP="00850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14685">
              <w:rPr>
                <w:rFonts w:ascii="Arial" w:hAnsi="Arial" w:cs="Arial"/>
                <w:sz w:val="18"/>
                <w:szCs w:val="18"/>
              </w:rPr>
              <w:t>1x4 Low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C8C4" w14:textId="193E7143" w:rsidR="00850546" w:rsidRPr="00014685" w:rsidRDefault="00850546" w:rsidP="00850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68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E443" w14:textId="0A9B403D" w:rsidR="00850546" w:rsidRPr="00014685" w:rsidRDefault="00850546" w:rsidP="00850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685">
              <w:rPr>
                <w:rFonts w:ascii="Arial" w:hAnsi="Arial" w:cs="Arial"/>
                <w:sz w:val="18"/>
                <w:szCs w:val="18"/>
                <w:lang w:eastAsia="zh-CN"/>
              </w:rPr>
              <w:t>-1.6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E9FE" w14:textId="61B14FB5" w:rsidR="00850546" w:rsidRPr="00014685" w:rsidRDefault="00850546" w:rsidP="00850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1468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8106" w14:textId="5765CC7E" w:rsidR="00850546" w:rsidRPr="00014685" w:rsidRDefault="00850546" w:rsidP="00850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4685">
              <w:rPr>
                <w:rFonts w:ascii="Arial" w:hAnsi="Arial" w:cs="Arial"/>
                <w:sz w:val="18"/>
                <w:szCs w:val="18"/>
                <w:lang w:eastAsia="zh-CN"/>
              </w:rPr>
              <w:t>3.2</w:t>
            </w:r>
          </w:p>
        </w:tc>
      </w:tr>
      <w:tr w:rsidR="00850546" w:rsidRPr="00014685" w14:paraId="2CD485BB" w14:textId="77777777" w:rsidTr="00E10B48">
        <w:trPr>
          <w:trHeight w:val="10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3BCF" w14:textId="7762D61C" w:rsidR="00850546" w:rsidRPr="00014685" w:rsidRDefault="00850546" w:rsidP="00850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14685">
              <w:rPr>
                <w:rFonts w:ascii="Arial" w:hAnsi="Arial" w:cs="Arial"/>
                <w:sz w:val="18"/>
                <w:szCs w:val="18"/>
              </w:rPr>
              <w:t xml:space="preserve">40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5994" w14:textId="25BCF64C" w:rsidR="00850546" w:rsidRPr="00014685" w:rsidRDefault="00850546" w:rsidP="00850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4685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5364" w14:textId="5D417A7A" w:rsidR="00850546" w:rsidRPr="00014685" w:rsidRDefault="00850546" w:rsidP="00850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468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E7E4" w14:textId="3404955B" w:rsidR="00850546" w:rsidRPr="00014685" w:rsidRDefault="00850546" w:rsidP="00850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1468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99B1" w14:textId="428643A1" w:rsidR="00850546" w:rsidRPr="00014685" w:rsidRDefault="00850546" w:rsidP="00850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14685">
              <w:rPr>
                <w:rFonts w:ascii="Arial" w:hAnsi="Arial" w:cs="Arial"/>
                <w:sz w:val="18"/>
                <w:szCs w:val="18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7CBDB" w14:textId="33DD523A" w:rsidR="00850546" w:rsidRPr="00014685" w:rsidRDefault="00850546" w:rsidP="00850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14685">
              <w:rPr>
                <w:rFonts w:ascii="Arial" w:hAnsi="Arial" w:cs="Arial"/>
                <w:sz w:val="18"/>
                <w:szCs w:val="18"/>
              </w:rPr>
              <w:t>1x4 Low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30C71" w14:textId="0B8BCC65" w:rsidR="00850546" w:rsidRPr="00014685" w:rsidRDefault="00850546" w:rsidP="00850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68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ED5F" w14:textId="00FC255A" w:rsidR="00850546" w:rsidRPr="00014685" w:rsidRDefault="00850546" w:rsidP="00850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685">
              <w:rPr>
                <w:rFonts w:ascii="Arial" w:hAnsi="Arial" w:cs="Arial"/>
                <w:sz w:val="18"/>
                <w:szCs w:val="18"/>
                <w:lang w:eastAsia="zh-CN"/>
              </w:rPr>
              <w:t>-3.7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45F02" w14:textId="35CC9168" w:rsidR="00850546" w:rsidRPr="00014685" w:rsidRDefault="00850546" w:rsidP="00850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1468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B063" w14:textId="709D6283" w:rsidR="00850546" w:rsidRPr="00014685" w:rsidRDefault="00850546" w:rsidP="00850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4685">
              <w:rPr>
                <w:rFonts w:ascii="Arial" w:hAnsi="Arial" w:cs="Arial"/>
                <w:sz w:val="18"/>
                <w:szCs w:val="18"/>
                <w:lang w:eastAsia="zh-CN"/>
              </w:rPr>
              <w:t>-0.8</w:t>
            </w:r>
          </w:p>
        </w:tc>
      </w:tr>
      <w:tr w:rsidR="00850546" w:rsidRPr="00014685" w14:paraId="603F38B9" w14:textId="77777777" w:rsidTr="008623C8">
        <w:trPr>
          <w:trHeight w:val="10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B991" w14:textId="75628CAF" w:rsidR="00850546" w:rsidRPr="00014685" w:rsidRDefault="00850546" w:rsidP="00850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</w:rPr>
              <w:t xml:space="preserve">40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BB5A" w14:textId="60BC0CA2" w:rsidR="00850546" w:rsidRPr="00014685" w:rsidRDefault="00850546" w:rsidP="00850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5711" w14:textId="293D94D2" w:rsidR="00850546" w:rsidRPr="00014685" w:rsidRDefault="00850546" w:rsidP="00850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0C2E" w14:textId="3A82FA55" w:rsidR="00850546" w:rsidRPr="00014685" w:rsidRDefault="00850546" w:rsidP="00850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EEB9" w14:textId="65AAD459" w:rsidR="00850546" w:rsidRPr="00014685" w:rsidRDefault="00850546" w:rsidP="00850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0EE3" w14:textId="65A13704" w:rsidR="00850546" w:rsidRPr="00014685" w:rsidRDefault="00850546" w:rsidP="00850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</w:rPr>
              <w:t>2x4 Low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C46A" w14:textId="0D2CE2E3" w:rsidR="00850546" w:rsidRPr="00014685" w:rsidRDefault="00850546" w:rsidP="00850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E269" w14:textId="09A2D85A" w:rsidR="00850546" w:rsidRPr="00014685" w:rsidRDefault="00014685" w:rsidP="008505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</w:rPr>
              <w:t>-6.0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18F1" w14:textId="5DFCEDCD" w:rsidR="00850546" w:rsidRPr="00014685" w:rsidRDefault="00850546" w:rsidP="00850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C6C4" w14:textId="4C32B744" w:rsidR="00850546" w:rsidRPr="00014685" w:rsidRDefault="00850546" w:rsidP="00850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-3.5</w:t>
            </w:r>
          </w:p>
        </w:tc>
      </w:tr>
    </w:tbl>
    <w:p w14:paraId="79D58F28" w14:textId="77777777" w:rsidR="00393FB1" w:rsidRDefault="00393FB1" w:rsidP="00393FB1">
      <w:pPr>
        <w:rPr>
          <w:lang w:val="en-GB"/>
        </w:rPr>
      </w:pPr>
    </w:p>
    <w:p w14:paraId="1D1DCAAE" w14:textId="52D1B343" w:rsidR="00233DCE" w:rsidRDefault="00BB4CED" w:rsidP="00233DCE">
      <w:pPr>
        <w:pStyle w:val="RAN4H3"/>
        <w:rPr>
          <w:lang w:val="en-GB"/>
        </w:rPr>
      </w:pPr>
      <w:r w:rsidRPr="00BB4CED">
        <w:rPr>
          <w:lang w:val="en-GB"/>
        </w:rPr>
        <w:t xml:space="preserve">PDCCH FR1 </w:t>
      </w:r>
      <w:r w:rsidR="00233DCE">
        <w:rPr>
          <w:lang w:val="en-GB"/>
        </w:rPr>
        <w:t>FDD</w:t>
      </w:r>
    </w:p>
    <w:p w14:paraId="12D2798B" w14:textId="12DC5751" w:rsidR="00610D89" w:rsidRDefault="00BB4CED" w:rsidP="00032262">
      <w:r w:rsidRPr="00BB4CED">
        <w:rPr>
          <w:lang w:val="en-GB"/>
        </w:rPr>
        <w:t>Simulation results on NCR-MT PD</w:t>
      </w:r>
      <w:r w:rsidR="00960402">
        <w:rPr>
          <w:lang w:val="en-GB"/>
        </w:rPr>
        <w:t>C</w:t>
      </w:r>
      <w:r w:rsidRPr="00BB4CED">
        <w:rPr>
          <w:lang w:val="en-GB"/>
        </w:rPr>
        <w:t xml:space="preserve">CH FR1 </w:t>
      </w:r>
      <w:r>
        <w:rPr>
          <w:lang w:val="en-GB"/>
        </w:rPr>
        <w:t>F</w:t>
      </w:r>
      <w:r w:rsidRPr="00BB4CED">
        <w:rPr>
          <w:lang w:val="en-GB"/>
        </w:rPr>
        <w:t>DD are tabulated below:</w:t>
      </w:r>
    </w:p>
    <w:p w14:paraId="64C6485E" w14:textId="53B069AF" w:rsidR="00E014A4" w:rsidRDefault="00E014A4" w:rsidP="00E014A4">
      <w:pPr>
        <w:pStyle w:val="Caption"/>
        <w:keepNext/>
      </w:pPr>
      <w:r>
        <w:t xml:space="preserve">Table </w:t>
      </w:r>
      <w:r w:rsidR="00405211">
        <w:fldChar w:fldCharType="begin"/>
      </w:r>
      <w:r w:rsidR="00405211">
        <w:instrText xml:space="preserve"> SEQ Table \* ARABIC </w:instrText>
      </w:r>
      <w:r w:rsidR="00405211">
        <w:fldChar w:fldCharType="separate"/>
      </w:r>
      <w:r>
        <w:rPr>
          <w:noProof/>
        </w:rPr>
        <w:t>4</w:t>
      </w:r>
      <w:r w:rsidR="00405211">
        <w:rPr>
          <w:noProof/>
        </w:rPr>
        <w:fldChar w:fldCharType="end"/>
      </w:r>
      <w:r>
        <w:t>. Simulation Results on PDCCH in FR1</w:t>
      </w:r>
      <w:r w:rsidR="00652DE1">
        <w:t xml:space="preserve"> FDD</w:t>
      </w:r>
      <w:r>
        <w:t>: Legacy DCI vs. DCI 5_0/2_8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6"/>
        <w:gridCol w:w="1087"/>
        <w:gridCol w:w="1087"/>
        <w:gridCol w:w="1276"/>
        <w:gridCol w:w="1267"/>
        <w:gridCol w:w="1366"/>
        <w:gridCol w:w="557"/>
        <w:gridCol w:w="597"/>
        <w:gridCol w:w="557"/>
        <w:gridCol w:w="597"/>
      </w:tblGrid>
      <w:tr w:rsidR="00773E99" w:rsidRPr="00E55644" w14:paraId="38628174" w14:textId="77777777" w:rsidTr="008623C8">
        <w:trPr>
          <w:trHeight w:val="209"/>
          <w:jc w:val="center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20B01" w14:textId="77777777" w:rsidR="00773E99" w:rsidRPr="00E55644" w:rsidRDefault="00773E99" w:rsidP="00331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55644">
              <w:rPr>
                <w:rFonts w:ascii="Arial" w:eastAsia="SimSun" w:hAnsi="Arial"/>
                <w:b/>
                <w:sz w:val="18"/>
              </w:rPr>
              <w:t>Bandwidth</w:t>
            </w:r>
            <w:r w:rsidRPr="00E55644">
              <w:rPr>
                <w:rFonts w:ascii="Arial" w:eastAsia="SimSun" w:hAnsi="Arial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D1DC6" w14:textId="77777777" w:rsidR="00773E99" w:rsidRPr="00E55644" w:rsidRDefault="00773E99" w:rsidP="00331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55644"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C0AE0" w14:textId="77777777" w:rsidR="00773E99" w:rsidRPr="00E55644" w:rsidRDefault="00773E99" w:rsidP="00331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55644"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9F3F7" w14:textId="77777777" w:rsidR="00773E99" w:rsidRPr="00E55644" w:rsidRDefault="00773E99" w:rsidP="00331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55644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222E8" w14:textId="77777777" w:rsidR="00773E99" w:rsidRPr="00E55644" w:rsidRDefault="00773E99" w:rsidP="00331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55644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1E157" w14:textId="77777777" w:rsidR="00773E99" w:rsidRPr="00E55644" w:rsidRDefault="00773E99" w:rsidP="00331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55644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C8F2" w14:textId="7DEE673B" w:rsidR="00773E99" w:rsidRPr="00E55644" w:rsidRDefault="00773E99" w:rsidP="00331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55644">
              <w:rPr>
                <w:rFonts w:ascii="Arial" w:eastAsia="SimSun" w:hAnsi="Arial"/>
                <w:b/>
                <w:sz w:val="18"/>
              </w:rPr>
              <w:t>Reference value</w:t>
            </w:r>
            <w:r>
              <w:rPr>
                <w:rFonts w:ascii="Arial" w:eastAsia="SimSun" w:hAnsi="Arial"/>
                <w:b/>
                <w:sz w:val="18"/>
              </w:rPr>
              <w:t xml:space="preserve"> (Legacy DCI 1_0)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EB640" w14:textId="4973840C" w:rsidR="00773E99" w:rsidRPr="00E55644" w:rsidRDefault="00773E99" w:rsidP="00331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55644">
              <w:rPr>
                <w:rFonts w:ascii="Arial" w:eastAsia="SimSun" w:hAnsi="Arial"/>
                <w:b/>
                <w:sz w:val="18"/>
              </w:rPr>
              <w:t>Reference value</w:t>
            </w:r>
            <w:r>
              <w:rPr>
                <w:rFonts w:ascii="Arial" w:eastAsia="SimSun" w:hAnsi="Arial"/>
                <w:b/>
                <w:sz w:val="18"/>
              </w:rPr>
              <w:t xml:space="preserve"> (DCI 5_0/2_8)</w:t>
            </w:r>
          </w:p>
        </w:tc>
      </w:tr>
      <w:tr w:rsidR="00773E99" w:rsidRPr="00E55644" w14:paraId="76781756" w14:textId="77777777" w:rsidTr="008623C8">
        <w:trPr>
          <w:trHeight w:val="209"/>
          <w:jc w:val="center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498D5" w14:textId="77777777" w:rsidR="00773E99" w:rsidRPr="00E55644" w:rsidRDefault="00773E99" w:rsidP="00773E99">
            <w:pPr>
              <w:spacing w:after="0"/>
              <w:rPr>
                <w:rFonts w:ascii="Arial" w:eastAsia="SimSun" w:hAnsi="Arial"/>
                <w:b/>
                <w:sz w:val="18"/>
                <w:lang w:val="en-GB" w:eastAsia="zh-CN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7FA26" w14:textId="77777777" w:rsidR="00773E99" w:rsidRPr="00E55644" w:rsidRDefault="00773E99" w:rsidP="00773E99">
            <w:pPr>
              <w:spacing w:after="0"/>
              <w:rPr>
                <w:rFonts w:ascii="Arial" w:eastAsia="SimSun" w:hAnsi="Arial"/>
                <w:b/>
                <w:sz w:val="18"/>
                <w:lang w:val="en-GB" w:eastAsia="zh-CN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44452" w14:textId="77777777" w:rsidR="00773E99" w:rsidRPr="00E55644" w:rsidRDefault="00773E99" w:rsidP="00773E99">
            <w:pPr>
              <w:spacing w:after="0"/>
              <w:rPr>
                <w:rFonts w:ascii="Arial" w:eastAsia="SimSun" w:hAnsi="Arial"/>
                <w:b/>
                <w:sz w:val="18"/>
                <w:lang w:val="en-GB"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DC054" w14:textId="77777777" w:rsidR="00773E99" w:rsidRPr="00E55644" w:rsidRDefault="00773E99" w:rsidP="00773E99">
            <w:pPr>
              <w:spacing w:after="0"/>
              <w:rPr>
                <w:rFonts w:ascii="Arial" w:eastAsia="SimSun" w:hAnsi="Arial"/>
                <w:b/>
                <w:sz w:val="18"/>
                <w:lang w:val="en-GB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9134A" w14:textId="77777777" w:rsidR="00773E99" w:rsidRPr="00E55644" w:rsidRDefault="00773E99" w:rsidP="00773E99">
            <w:pPr>
              <w:spacing w:after="0"/>
              <w:rPr>
                <w:rFonts w:ascii="Arial" w:eastAsia="SimSun" w:hAnsi="Arial"/>
                <w:b/>
                <w:sz w:val="18"/>
                <w:lang w:val="en-GB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5CAD6" w14:textId="77777777" w:rsidR="00773E99" w:rsidRPr="00E55644" w:rsidRDefault="00773E99" w:rsidP="00773E99">
            <w:pPr>
              <w:spacing w:after="0"/>
              <w:rPr>
                <w:rFonts w:ascii="Arial" w:eastAsia="SimSun" w:hAnsi="Arial"/>
                <w:b/>
                <w:sz w:val="18"/>
                <w:lang w:val="en-GB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F7E9" w14:textId="1B9F1D92" w:rsidR="00773E99" w:rsidRPr="00E55644" w:rsidRDefault="00773E99" w:rsidP="00773E9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55644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E55644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E55644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754C" w14:textId="423E3977" w:rsidR="00773E99" w:rsidRPr="00E55644" w:rsidRDefault="00773E99" w:rsidP="00773E9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55644">
              <w:rPr>
                <w:rFonts w:ascii="Arial" w:eastAsia="SimSun" w:hAnsi="Arial"/>
                <w:b/>
                <w:sz w:val="18"/>
              </w:rPr>
              <w:t>SNR (dB)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33C1F" w14:textId="76DCF716" w:rsidR="00773E99" w:rsidRPr="00E55644" w:rsidRDefault="00773E99" w:rsidP="00773E9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55644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E55644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E55644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65CEE" w14:textId="77777777" w:rsidR="00773E99" w:rsidRPr="00E55644" w:rsidRDefault="00773E99" w:rsidP="00773E9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55644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400FFA" w:rsidRPr="00E55644" w14:paraId="4DB728F5" w14:textId="77777777" w:rsidTr="008623C8">
        <w:trPr>
          <w:trHeight w:val="10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99372" w14:textId="77777777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</w:rPr>
              <w:t xml:space="preserve">10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2EB1" w14:textId="77777777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E1191" w14:textId="77777777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4DCA3" w14:textId="77777777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F8DCF" w14:textId="77777777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FF678" w14:textId="77777777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</w:rPr>
              <w:t>1x2 Low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DCC0" w14:textId="53E7F2B7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7F87" w14:textId="211A4CB5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7.3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433E" w14:textId="039FFD73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7FB6" w14:textId="77777777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12.2</w:t>
            </w:r>
          </w:p>
        </w:tc>
      </w:tr>
      <w:tr w:rsidR="00400FFA" w:rsidRPr="00B01593" w14:paraId="6B0F8D1B" w14:textId="77777777" w:rsidTr="008623C8">
        <w:trPr>
          <w:trHeight w:val="10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FFA13" w14:textId="77777777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10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5A1B" w14:textId="77777777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2A848" w14:textId="77777777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EB057" w14:textId="77777777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D8BF" w14:textId="77777777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CFB58" w14:textId="77777777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1x2 Low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9391" w14:textId="0457478D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FFDC" w14:textId="2993850A" w:rsidR="00400FFA" w:rsidRPr="009A2641" w:rsidRDefault="00E13A34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4.7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31E48" w14:textId="4C437CE7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D9CA7" w14:textId="77777777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7.7</w:t>
            </w:r>
          </w:p>
        </w:tc>
      </w:tr>
      <w:tr w:rsidR="00400FFA" w:rsidRPr="00B01593" w14:paraId="69DDD69E" w14:textId="77777777" w:rsidTr="008623C8">
        <w:trPr>
          <w:trHeight w:val="10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03DA" w14:textId="432205BD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10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9763" w14:textId="0B430AC4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9EF5" w14:textId="2600B248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0FB8" w14:textId="03C44D06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282B" w14:textId="4B38AC82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D123" w14:textId="583EE6F2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2x2 Low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8CDD" w14:textId="2360A35F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E6C8" w14:textId="229E3680" w:rsidR="00400FFA" w:rsidRPr="009A2641" w:rsidRDefault="003C365B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</w:rPr>
              <w:t>0.7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0B8C" w14:textId="5C9F70F0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DFEA" w14:textId="1880084C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3.4</w:t>
            </w:r>
          </w:p>
        </w:tc>
      </w:tr>
      <w:tr w:rsidR="00400FFA" w:rsidRPr="00B01593" w14:paraId="085D2002" w14:textId="77777777" w:rsidTr="008623C8">
        <w:trPr>
          <w:trHeight w:val="10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308C" w14:textId="50943D52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</w:rPr>
              <w:t xml:space="preserve">10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35A3" w14:textId="620165A7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92B1" w14:textId="6AA5A2F7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8078" w14:textId="6F69BBC3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BA90" w14:textId="4BB1A289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CABA" w14:textId="78B52C8B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</w:rPr>
              <w:t>1x4 Low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D7C7" w14:textId="4D68415D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CA34" w14:textId="3A156ED9" w:rsidR="00400FFA" w:rsidRPr="009A2641" w:rsidRDefault="00D90576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</w:rPr>
              <w:t>-0.2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260E" w14:textId="50C862B7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95EA" w14:textId="593D6269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4.4</w:t>
            </w:r>
          </w:p>
        </w:tc>
      </w:tr>
      <w:tr w:rsidR="00400FFA" w:rsidRPr="00B01593" w14:paraId="7E0C86B5" w14:textId="77777777" w:rsidTr="008623C8">
        <w:trPr>
          <w:trHeight w:val="10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F85" w14:textId="22F52CC4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10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D251" w14:textId="32C30DC8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2E76" w14:textId="7FF47C6E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582E" w14:textId="615692CD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ECC2" w14:textId="39B41432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ABD7" w14:textId="4C779B1A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1x4 Low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77A1" w14:textId="33A05C0F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0E98" w14:textId="32F2831A" w:rsidR="00400FFA" w:rsidRPr="009A2641" w:rsidRDefault="009A2641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-2.0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1705" w14:textId="3D9E6773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F256" w14:textId="6C5CCFF8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0.7</w:t>
            </w:r>
          </w:p>
        </w:tc>
      </w:tr>
      <w:tr w:rsidR="00400FFA" w:rsidRPr="00B01593" w14:paraId="7973141B" w14:textId="77777777" w:rsidTr="008623C8">
        <w:trPr>
          <w:trHeight w:val="10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5A64" w14:textId="3EF02293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10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9859" w14:textId="1D6B3C25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8F5D" w14:textId="35EF09A5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8E2B" w14:textId="326F55B5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524A" w14:textId="6FFFB6BE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AD03" w14:textId="40127848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2x4 Low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C0F0" w14:textId="29F88C09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8723" w14:textId="25C1C26C" w:rsidR="00400FFA" w:rsidRPr="009A2641" w:rsidRDefault="00C45E7D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148B" w14:textId="78F42985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0B23" w14:textId="6CC6064F" w:rsidR="00400FFA" w:rsidRPr="009A2641" w:rsidRDefault="00400FFA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-2.0</w:t>
            </w:r>
          </w:p>
        </w:tc>
      </w:tr>
    </w:tbl>
    <w:p w14:paraId="23B1FA15" w14:textId="77777777" w:rsidR="00393FB1" w:rsidRDefault="00393FB1" w:rsidP="00393FB1">
      <w:pPr>
        <w:rPr>
          <w:lang w:val="en-GB"/>
        </w:rPr>
      </w:pPr>
    </w:p>
    <w:p w14:paraId="10177862" w14:textId="7C9B3B0B" w:rsidR="00233DCE" w:rsidRDefault="00233DCE" w:rsidP="00233DCE">
      <w:pPr>
        <w:pStyle w:val="RAN4H2"/>
        <w:rPr>
          <w:lang w:val="en-GB"/>
        </w:rPr>
      </w:pPr>
      <w:r>
        <w:rPr>
          <w:lang w:val="en-GB"/>
        </w:rPr>
        <w:t xml:space="preserve">PDCCH Simulation in </w:t>
      </w:r>
      <w:r w:rsidR="00A05F6F">
        <w:rPr>
          <w:lang w:val="en-GB"/>
        </w:rPr>
        <w:t>FR2</w:t>
      </w:r>
    </w:p>
    <w:p w14:paraId="507D6E2D" w14:textId="5E96F7C8" w:rsidR="00B05BD3" w:rsidRDefault="00B05BD3" w:rsidP="00B05BD3">
      <w:pPr>
        <w:rPr>
          <w:i/>
          <w:iCs/>
          <w:lang w:val="en-GB"/>
        </w:rPr>
      </w:pPr>
      <w:r w:rsidRPr="00B05BD3">
        <w:rPr>
          <w:lang w:val="en-GB"/>
        </w:rPr>
        <w:t>Simulation results on NCR-MT PDSCH FR</w:t>
      </w:r>
      <w:r w:rsidR="00BA6898">
        <w:rPr>
          <w:lang w:val="en-GB"/>
        </w:rPr>
        <w:t>2 TDD</w:t>
      </w:r>
      <w:r>
        <w:rPr>
          <w:i/>
          <w:iCs/>
          <w:lang w:val="en-GB"/>
        </w:rPr>
        <w:t xml:space="preserve"> </w:t>
      </w:r>
      <w:r w:rsidRPr="00B05BD3">
        <w:rPr>
          <w:lang w:val="en-GB"/>
        </w:rPr>
        <w:t>are tabulated below</w:t>
      </w:r>
      <w:r>
        <w:rPr>
          <w:i/>
          <w:iCs/>
          <w:lang w:val="en-GB"/>
        </w:rPr>
        <w:t>:</w:t>
      </w:r>
    </w:p>
    <w:p w14:paraId="4DCD4ADD" w14:textId="2875F67A" w:rsidR="00B10C50" w:rsidRDefault="00B05BD3" w:rsidP="00B10C50">
      <w:pPr>
        <w:pStyle w:val="Caption"/>
        <w:keepNext/>
      </w:pPr>
      <w:r w:rsidRPr="00B05BD3">
        <w:rPr>
          <w:rFonts w:ascii="Times New Roman" w:hAnsi="Times New Roman"/>
          <w:i w:val="0"/>
          <w:iCs w:val="0"/>
          <w:sz w:val="20"/>
          <w:szCs w:val="22"/>
          <w:lang w:val="en-GB"/>
        </w:rPr>
        <w:t xml:space="preserve"> </w:t>
      </w:r>
      <w:r w:rsidR="00B10C50">
        <w:t xml:space="preserve">Table </w:t>
      </w:r>
      <w:r w:rsidR="00405211">
        <w:fldChar w:fldCharType="begin"/>
      </w:r>
      <w:r w:rsidR="00405211">
        <w:instrText xml:space="preserve"> SEQ Table \* ARABIC </w:instrText>
      </w:r>
      <w:r w:rsidR="00405211">
        <w:fldChar w:fldCharType="separate"/>
      </w:r>
      <w:r w:rsidR="00E014A4">
        <w:rPr>
          <w:noProof/>
        </w:rPr>
        <w:t>5</w:t>
      </w:r>
      <w:r w:rsidR="00405211">
        <w:rPr>
          <w:noProof/>
        </w:rPr>
        <w:fldChar w:fldCharType="end"/>
      </w:r>
      <w:r w:rsidR="00B10C50">
        <w:t xml:space="preserve">. </w:t>
      </w:r>
      <w:r w:rsidRPr="00B05BD3">
        <w:t>Simulation Results on PDCCH in FR</w:t>
      </w:r>
      <w:r>
        <w:t>2</w:t>
      </w:r>
      <w:r w:rsidRPr="00B05BD3">
        <w:t>: Legacy DCI vs. DCI 5_0/2_8</w:t>
      </w:r>
    </w:p>
    <w:tbl>
      <w:tblPr>
        <w:tblW w:w="9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58"/>
        <w:gridCol w:w="1058"/>
        <w:gridCol w:w="1241"/>
        <w:gridCol w:w="1232"/>
        <w:gridCol w:w="1328"/>
        <w:gridCol w:w="546"/>
        <w:gridCol w:w="752"/>
        <w:gridCol w:w="546"/>
        <w:gridCol w:w="752"/>
      </w:tblGrid>
      <w:tr w:rsidR="005F57B2" w:rsidRPr="006B0F29" w14:paraId="69EACBBA" w14:textId="77777777" w:rsidTr="005F57B2">
        <w:trPr>
          <w:trHeight w:val="215"/>
          <w:jc w:val="center"/>
        </w:trPr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2548B" w14:textId="77777777" w:rsidR="005F57B2" w:rsidRPr="006B0F29" w:rsidRDefault="005F57B2" w:rsidP="005F57B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B0F29">
              <w:rPr>
                <w:rFonts w:ascii="Arial" w:eastAsia="SimSun" w:hAnsi="Arial"/>
                <w:b/>
                <w:sz w:val="18"/>
              </w:rPr>
              <w:t>Bandwidth</w:t>
            </w:r>
            <w:r w:rsidRPr="006B0F29">
              <w:rPr>
                <w:rFonts w:ascii="Arial" w:eastAsia="SimSun" w:hAnsi="Arial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2593A" w14:textId="77777777" w:rsidR="005F57B2" w:rsidRPr="006B0F29" w:rsidRDefault="005F57B2" w:rsidP="005F57B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B0F29"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5BBF2" w14:textId="77777777" w:rsidR="005F57B2" w:rsidRPr="006B0F29" w:rsidRDefault="005F57B2" w:rsidP="005F57B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B0F29"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7FD64" w14:textId="77777777" w:rsidR="005F57B2" w:rsidRPr="006B0F29" w:rsidRDefault="005F57B2" w:rsidP="005F57B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B0F29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D41D2" w14:textId="77777777" w:rsidR="005F57B2" w:rsidRPr="006B0F29" w:rsidRDefault="005F57B2" w:rsidP="005F57B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B0F2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309CE" w14:textId="77777777" w:rsidR="005F57B2" w:rsidRPr="006B0F29" w:rsidRDefault="005F57B2" w:rsidP="005F57B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B0F29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C60C" w14:textId="50C1177B" w:rsidR="005F57B2" w:rsidRPr="006B0F29" w:rsidRDefault="005F57B2" w:rsidP="005F57B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55644">
              <w:rPr>
                <w:rFonts w:ascii="Arial" w:eastAsia="SimSun" w:hAnsi="Arial"/>
                <w:b/>
                <w:sz w:val="18"/>
              </w:rPr>
              <w:t>Reference value</w:t>
            </w:r>
            <w:r>
              <w:rPr>
                <w:rFonts w:ascii="Arial" w:eastAsia="SimSun" w:hAnsi="Arial"/>
                <w:b/>
                <w:sz w:val="18"/>
              </w:rPr>
              <w:t xml:space="preserve"> (Legacy DCI 1_0)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BE8B2" w14:textId="3B9E3C81" w:rsidR="005F57B2" w:rsidRPr="006B0F29" w:rsidRDefault="005F57B2" w:rsidP="005F57B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55644">
              <w:rPr>
                <w:rFonts w:ascii="Arial" w:eastAsia="SimSun" w:hAnsi="Arial"/>
                <w:b/>
                <w:sz w:val="18"/>
              </w:rPr>
              <w:t>Reference value</w:t>
            </w:r>
            <w:r>
              <w:rPr>
                <w:rFonts w:ascii="Arial" w:eastAsia="SimSun" w:hAnsi="Arial"/>
                <w:b/>
                <w:sz w:val="18"/>
              </w:rPr>
              <w:t xml:space="preserve"> (DCI 5_0/2_8)</w:t>
            </w:r>
          </w:p>
        </w:tc>
      </w:tr>
      <w:tr w:rsidR="005F57B2" w:rsidRPr="006B0F29" w14:paraId="49ECEE59" w14:textId="77777777" w:rsidTr="005F57B2">
        <w:trPr>
          <w:trHeight w:val="215"/>
          <w:jc w:val="center"/>
        </w:trPr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79F35" w14:textId="77777777" w:rsidR="005F57B2" w:rsidRPr="006B0F29" w:rsidRDefault="005F57B2" w:rsidP="005F57B2">
            <w:pPr>
              <w:spacing w:after="0"/>
              <w:rPr>
                <w:rFonts w:ascii="Arial" w:eastAsia="SimSun" w:hAnsi="Arial"/>
                <w:b/>
                <w:sz w:val="18"/>
                <w:lang w:val="en-GB" w:eastAsia="zh-CN"/>
              </w:rPr>
            </w:pPr>
          </w:p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3749F" w14:textId="77777777" w:rsidR="005F57B2" w:rsidRPr="006B0F29" w:rsidRDefault="005F57B2" w:rsidP="005F57B2">
            <w:pPr>
              <w:spacing w:after="0"/>
              <w:rPr>
                <w:rFonts w:ascii="Arial" w:eastAsia="SimSun" w:hAnsi="Arial"/>
                <w:b/>
                <w:sz w:val="18"/>
                <w:lang w:val="en-GB" w:eastAsia="zh-CN"/>
              </w:rPr>
            </w:pPr>
          </w:p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AC5D" w14:textId="77777777" w:rsidR="005F57B2" w:rsidRPr="006B0F29" w:rsidRDefault="005F57B2" w:rsidP="005F57B2">
            <w:pPr>
              <w:spacing w:after="0"/>
              <w:rPr>
                <w:rFonts w:ascii="Arial" w:eastAsia="SimSun" w:hAnsi="Arial"/>
                <w:b/>
                <w:sz w:val="18"/>
                <w:lang w:val="en-GB" w:eastAsia="zh-CN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A3E66" w14:textId="77777777" w:rsidR="005F57B2" w:rsidRPr="006B0F29" w:rsidRDefault="005F57B2" w:rsidP="005F57B2">
            <w:pPr>
              <w:spacing w:after="0"/>
              <w:rPr>
                <w:rFonts w:ascii="Arial" w:eastAsia="SimSun" w:hAnsi="Arial"/>
                <w:b/>
                <w:sz w:val="18"/>
                <w:lang w:val="en-GB" w:eastAsia="zh-CN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2DCFD" w14:textId="77777777" w:rsidR="005F57B2" w:rsidRPr="006B0F29" w:rsidRDefault="005F57B2" w:rsidP="005F57B2">
            <w:pPr>
              <w:spacing w:after="0"/>
              <w:rPr>
                <w:rFonts w:ascii="Arial" w:eastAsia="SimSun" w:hAnsi="Arial"/>
                <w:b/>
                <w:sz w:val="18"/>
                <w:lang w:val="en-GB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49C9A" w14:textId="77777777" w:rsidR="005F57B2" w:rsidRPr="006B0F29" w:rsidRDefault="005F57B2" w:rsidP="005F57B2">
            <w:pPr>
              <w:spacing w:after="0"/>
              <w:rPr>
                <w:rFonts w:ascii="Arial" w:eastAsia="SimSun" w:hAnsi="Arial"/>
                <w:b/>
                <w:sz w:val="18"/>
                <w:lang w:val="en-GB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A020" w14:textId="3AAB421D" w:rsidR="005F57B2" w:rsidRPr="006B0F29" w:rsidRDefault="005F57B2" w:rsidP="005F57B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B0F29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6B0F29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6B0F29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E1B6" w14:textId="5714216F" w:rsidR="005F57B2" w:rsidRPr="006B0F29" w:rsidRDefault="005F57B2" w:rsidP="005F57B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B0F29">
              <w:rPr>
                <w:rFonts w:ascii="Arial" w:eastAsia="SimSun" w:hAnsi="Arial"/>
                <w:b/>
                <w:sz w:val="18"/>
              </w:rPr>
              <w:t>SNR</w:t>
            </w:r>
            <w:r w:rsidRPr="006B0F29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6B0F29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8BB77" w14:textId="577D2E8C" w:rsidR="005F57B2" w:rsidRPr="006B0F29" w:rsidRDefault="005F57B2" w:rsidP="005F57B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B0F29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6B0F29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6B0F29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C9BAB" w14:textId="77777777" w:rsidR="005F57B2" w:rsidRPr="006B0F29" w:rsidRDefault="005F57B2" w:rsidP="005F57B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B0F29">
              <w:rPr>
                <w:rFonts w:ascii="Arial" w:eastAsia="SimSun" w:hAnsi="Arial"/>
                <w:b/>
                <w:sz w:val="18"/>
              </w:rPr>
              <w:t>SNR</w:t>
            </w:r>
            <w:r w:rsidRPr="006B0F29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6B0F29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2D6026" w:rsidRPr="006B0F29" w14:paraId="37FD0239" w14:textId="77777777" w:rsidTr="005F57B2">
        <w:trPr>
          <w:trHeight w:val="109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65B76" w14:textId="77777777" w:rsidR="002D6026" w:rsidRPr="006B0F29" w:rsidRDefault="002D6026" w:rsidP="002D60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B0F29">
              <w:rPr>
                <w:rFonts w:ascii="Arial" w:eastAsia="SimSun" w:hAnsi="Arial"/>
                <w:sz w:val="18"/>
              </w:rPr>
              <w:t>10</w:t>
            </w:r>
            <w:r w:rsidRPr="006B0F29">
              <w:rPr>
                <w:rFonts w:ascii="Arial" w:eastAsia="SimSun" w:hAnsi="Arial"/>
                <w:sz w:val="18"/>
                <w:lang w:eastAsia="zh-CN"/>
              </w:rPr>
              <w:t>0</w:t>
            </w:r>
            <w:r w:rsidRPr="006B0F2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FAD95" w14:textId="77777777" w:rsidR="002D6026" w:rsidRPr="006B0F29" w:rsidRDefault="002D6026" w:rsidP="002D60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B0F29"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26A9" w14:textId="77777777" w:rsidR="002D6026" w:rsidRPr="006B0F29" w:rsidRDefault="002D6026" w:rsidP="002D60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B0F29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F130F" w14:textId="77777777" w:rsidR="002D6026" w:rsidRPr="006B0F29" w:rsidRDefault="002D6026" w:rsidP="002D60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B0F29">
              <w:rPr>
                <w:rFonts w:ascii="Arial" w:eastAsia="SimSun" w:hAnsi="Arial"/>
                <w:sz w:val="18"/>
                <w:lang w:eastAsia="zh-CN"/>
              </w:rPr>
              <w:t>2</w:t>
            </w:r>
            <w:r w:rsidRPr="006B0F2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A437" w14:textId="77777777" w:rsidR="002D6026" w:rsidRPr="006B0F29" w:rsidRDefault="002D6026" w:rsidP="002D60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B0F29">
              <w:rPr>
                <w:rFonts w:ascii="Arial" w:eastAsia="SimSun" w:hAnsi="Arial"/>
                <w:sz w:val="18"/>
                <w:lang w:eastAsia="zh-CN"/>
              </w:rPr>
              <w:t>TDLA30-75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EA440" w14:textId="77777777" w:rsidR="002D6026" w:rsidRPr="006B0F29" w:rsidRDefault="002D6026" w:rsidP="002D60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B0F29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D9B9" w14:textId="3A53836E" w:rsidR="002D6026" w:rsidRPr="006B0F29" w:rsidRDefault="002D6026" w:rsidP="002D60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B0F2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69FF" w14:textId="7BAD7864" w:rsidR="002D6026" w:rsidRPr="006B0F29" w:rsidRDefault="002D6026" w:rsidP="002D60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3.0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1605" w14:textId="33C60B50" w:rsidR="002D6026" w:rsidRPr="006B0F29" w:rsidRDefault="002D6026" w:rsidP="002D60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B0F2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9B7CE" w14:textId="77777777" w:rsidR="002D6026" w:rsidRPr="006B0F29" w:rsidRDefault="002D6026" w:rsidP="002D60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9.5</w:t>
            </w:r>
          </w:p>
        </w:tc>
      </w:tr>
      <w:tr w:rsidR="002D6026" w14:paraId="4D52E6D9" w14:textId="77777777" w:rsidTr="005F57B2">
        <w:trPr>
          <w:trHeight w:val="109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2D8DE" w14:textId="77777777" w:rsidR="002D6026" w:rsidRPr="006B0F29" w:rsidRDefault="002D6026" w:rsidP="002D60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B0F29">
              <w:rPr>
                <w:rFonts w:ascii="Arial" w:eastAsia="SimSun" w:hAnsi="Arial"/>
                <w:sz w:val="18"/>
              </w:rPr>
              <w:t>10</w:t>
            </w:r>
            <w:r w:rsidRPr="006B0F29">
              <w:rPr>
                <w:rFonts w:ascii="Arial" w:eastAsia="SimSun" w:hAnsi="Arial"/>
                <w:sz w:val="18"/>
                <w:lang w:eastAsia="zh-CN"/>
              </w:rPr>
              <w:t>0</w:t>
            </w:r>
            <w:r w:rsidRPr="006B0F2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A027" w14:textId="77777777" w:rsidR="002D6026" w:rsidRPr="006B0F29" w:rsidRDefault="002D6026" w:rsidP="002D60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B0F29"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AE8CA" w14:textId="77777777" w:rsidR="002D6026" w:rsidRPr="006B0F29" w:rsidRDefault="002D6026" w:rsidP="002D60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B0F29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14129" w14:textId="77777777" w:rsidR="002D6026" w:rsidRPr="006B0F29" w:rsidRDefault="002D6026" w:rsidP="002D60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B0F29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6B0F2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08D2D" w14:textId="77777777" w:rsidR="002D6026" w:rsidRPr="006B0F29" w:rsidRDefault="002D6026" w:rsidP="002D60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B0F29">
              <w:rPr>
                <w:rFonts w:ascii="Arial" w:eastAsia="SimSun" w:hAnsi="Arial"/>
                <w:sz w:val="18"/>
                <w:lang w:eastAsia="zh-CN"/>
              </w:rPr>
              <w:t>TDLA30-75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A0C8" w14:textId="77777777" w:rsidR="002D6026" w:rsidRPr="006B0F29" w:rsidRDefault="002D6026" w:rsidP="002D60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B0F29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F418" w14:textId="7DD75BDE" w:rsidR="002D6026" w:rsidRPr="006B0F29" w:rsidRDefault="002D6026" w:rsidP="002D60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B0F2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E3AF" w14:textId="51CF47F2" w:rsidR="002D6026" w:rsidRPr="006B0F29" w:rsidRDefault="002D6026" w:rsidP="002D60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903A8" w14:textId="60E9C91B" w:rsidR="002D6026" w:rsidRPr="006B0F29" w:rsidRDefault="002D6026" w:rsidP="002D60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B0F2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1D31" w14:textId="77777777" w:rsidR="002D6026" w:rsidRDefault="002D6026" w:rsidP="002D60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3.7</w:t>
            </w:r>
          </w:p>
        </w:tc>
      </w:tr>
      <w:tr w:rsidR="005F57B2" w14:paraId="7E581899" w14:textId="77777777" w:rsidTr="005F57B2">
        <w:trPr>
          <w:trHeight w:val="109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73C8" w14:textId="1ACEC64D" w:rsidR="005F57B2" w:rsidRPr="006B0F29" w:rsidRDefault="005F57B2" w:rsidP="005F57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</w:rPr>
              <w:t xml:space="preserve">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ACD4" w14:textId="099A2C20" w:rsidR="005F57B2" w:rsidRPr="006B0F29" w:rsidRDefault="005F57B2" w:rsidP="005F57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60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0D72" w14:textId="7A9B8B48" w:rsidR="005F57B2" w:rsidRPr="006B0F29" w:rsidRDefault="005F57B2" w:rsidP="005F57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8C61" w14:textId="3C3B4A2F" w:rsidR="005F57B2" w:rsidRPr="006B0F29" w:rsidRDefault="005F57B2" w:rsidP="005F57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8</w:t>
            </w:r>
            <w:r>
              <w:rPr>
                <w:rFonts w:ascii="Arial" w:eastAsia="SimSun" w:hAnsi="Arial" w:cs="Arial"/>
                <w:sz w:val="18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C595" w14:textId="2A3A5EA6" w:rsidR="005F57B2" w:rsidRPr="006B0F29" w:rsidRDefault="005F57B2" w:rsidP="005F57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TDLA30-75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C172" w14:textId="1C4DD069" w:rsidR="005F57B2" w:rsidRPr="006B0F29" w:rsidRDefault="005F57B2" w:rsidP="005F57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  <w:r>
              <w:rPr>
                <w:rFonts w:ascii="Arial" w:eastAsia="SimSun" w:hAnsi="Arial" w:cs="Arial"/>
                <w:sz w:val="18"/>
              </w:rPr>
              <w:t>x2 Low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06E6" w14:textId="0A8D619E" w:rsidR="005F57B2" w:rsidRDefault="005F57B2" w:rsidP="005F57B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65EB" w14:textId="77B25CAE" w:rsidR="005F57B2" w:rsidRDefault="00582C00" w:rsidP="005F57B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582C00">
              <w:rPr>
                <w:rFonts w:ascii="Arial" w:eastAsia="SimSun" w:hAnsi="Arial" w:cs="Arial"/>
                <w:sz w:val="18"/>
                <w:lang w:eastAsia="zh-CN"/>
              </w:rPr>
              <w:t>-2.1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DD7F" w14:textId="667AAAB6" w:rsidR="005F57B2" w:rsidRPr="006B0F29" w:rsidRDefault="005F57B2" w:rsidP="005F57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3BFC" w14:textId="0C4CFDE4" w:rsidR="005F57B2" w:rsidRDefault="005F57B2" w:rsidP="005F57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</w:tr>
    </w:tbl>
    <w:p w14:paraId="4D1BFE1C" w14:textId="77777777" w:rsidR="001B7960" w:rsidRPr="001B7960" w:rsidRDefault="001B7960" w:rsidP="001B7960">
      <w:pPr>
        <w:rPr>
          <w:lang w:val="en-GB"/>
        </w:rPr>
      </w:pPr>
    </w:p>
    <w:p w14:paraId="7A76AC99" w14:textId="77777777" w:rsidR="00CD7492" w:rsidRPr="00EF698B" w:rsidRDefault="00CD7492" w:rsidP="00A37002">
      <w:pPr>
        <w:pStyle w:val="RAN4H1"/>
        <w:rPr>
          <w:lang w:val="en-US"/>
        </w:rPr>
      </w:pPr>
      <w:bookmarkStart w:id="11" w:name="_Toc116995848"/>
      <w:r w:rsidRPr="00EF698B">
        <w:rPr>
          <w:lang w:val="en-US"/>
        </w:rPr>
        <w:t>Conclusion</w:t>
      </w:r>
      <w:bookmarkEnd w:id="11"/>
    </w:p>
    <w:p w14:paraId="4F018CFC" w14:textId="4EDB4ACD" w:rsidR="002A1DF8" w:rsidRPr="00EF698B" w:rsidRDefault="00D55560" w:rsidP="002A1DF8">
      <w:r>
        <w:t>In this paper,</w:t>
      </w:r>
      <w:r w:rsidR="004B0A8E">
        <w:t xml:space="preserve"> we provide our simulation results </w:t>
      </w:r>
      <w:r w:rsidR="00A73040">
        <w:t>on</w:t>
      </w:r>
      <w:r w:rsidR="004B0A8E">
        <w:t xml:space="preserve"> PDSCH and PDCCH</w:t>
      </w:r>
      <w:r>
        <w:t xml:space="preserve"> </w:t>
      </w:r>
      <w:r w:rsidR="00A73040">
        <w:t xml:space="preserve">for NCR-MT </w:t>
      </w:r>
      <w:r w:rsidR="004B0A8E">
        <w:t>demodulation requirements. T</w:t>
      </w:r>
      <w:r w:rsidR="00201BE5">
        <w:t>h</w:t>
      </w:r>
      <w:r w:rsidR="004B0A8E">
        <w:t xml:space="preserve">e PDSCH simulation </w:t>
      </w:r>
      <w:r w:rsidR="00201BE5">
        <w:t>results</w:t>
      </w:r>
      <w:r w:rsidR="004B0A8E">
        <w:t xml:space="preserve"> </w:t>
      </w:r>
      <w:proofErr w:type="gramStart"/>
      <w:r w:rsidR="004B0A8E">
        <w:t>tak</w:t>
      </w:r>
      <w:r w:rsidR="002A2371">
        <w:t>e into account</w:t>
      </w:r>
      <w:proofErr w:type="gramEnd"/>
      <w:r w:rsidR="002A2371">
        <w:t xml:space="preserve"> the new agreed metrics, namely, BLER 1%. The PDCCH simulation</w:t>
      </w:r>
      <w:r w:rsidR="00201BE5">
        <w:t xml:space="preserve"> results are using the </w:t>
      </w:r>
      <w:r w:rsidR="00660AB1">
        <w:t xml:space="preserve">payload </w:t>
      </w:r>
      <w:r w:rsidR="002A5C0C">
        <w:t xml:space="preserve">size </w:t>
      </w:r>
      <w:r w:rsidR="00660AB1">
        <w:t>of DCI Type 5_0/2_8</w:t>
      </w:r>
      <w:r w:rsidR="0029569F">
        <w:t xml:space="preserve">. </w:t>
      </w:r>
      <w:proofErr w:type="gramStart"/>
      <w:r w:rsidR="0029569F">
        <w:t>I</w:t>
      </w:r>
      <w:r w:rsidR="00B75F3D">
        <w:t xml:space="preserve">t can be seen that </w:t>
      </w:r>
      <w:r w:rsidR="003F7E32">
        <w:t>with</w:t>
      </w:r>
      <w:proofErr w:type="gramEnd"/>
      <w:r w:rsidR="003F7E32">
        <w:t xml:space="preserve"> </w:t>
      </w:r>
      <w:r w:rsidR="00B75F3D">
        <w:t>the higher number of payload</w:t>
      </w:r>
      <w:r w:rsidR="006361A5">
        <w:t xml:space="preserve"> </w:t>
      </w:r>
      <w:r w:rsidR="002A5C0C">
        <w:t xml:space="preserve">size </w:t>
      </w:r>
      <w:r w:rsidR="006361A5">
        <w:t xml:space="preserve">of </w:t>
      </w:r>
      <w:r w:rsidR="006361A5">
        <w:lastRenderedPageBreak/>
        <w:t>DCI 5_0/2_8</w:t>
      </w:r>
      <w:r w:rsidR="00B75F3D">
        <w:t>, higher SNR is required as compared to DCI Typ</w:t>
      </w:r>
      <w:r w:rsidR="002A1DF8">
        <w:t xml:space="preserve">e 1_0 and 1_1 specified in IAB and UE specifications. </w:t>
      </w:r>
      <w:bookmarkStart w:id="12" w:name="_Toc116995849"/>
      <w:bookmarkStart w:id="13" w:name="_Hlk142306737"/>
      <w:r w:rsidR="002A1DF8">
        <w:t xml:space="preserve">More on </w:t>
      </w:r>
      <w:r w:rsidR="00FC64B1">
        <w:t>our</w:t>
      </w:r>
      <w:r w:rsidR="002A1DF8">
        <w:t xml:space="preserve"> observations and proposal can be found in </w:t>
      </w:r>
      <w:r w:rsidR="002A1DF8">
        <w:fldChar w:fldCharType="begin"/>
      </w:r>
      <w:r w:rsidR="002A1DF8">
        <w:instrText xml:space="preserve"> REF _Ref141394074 \n \h </w:instrText>
      </w:r>
      <w:r w:rsidR="002A1DF8">
        <w:fldChar w:fldCharType="separate"/>
      </w:r>
      <w:r w:rsidR="002A1DF8">
        <w:t>[2]</w:t>
      </w:r>
      <w:r w:rsidR="002A1DF8">
        <w:fldChar w:fldCharType="end"/>
      </w:r>
      <w:r w:rsidR="002A1DF8">
        <w:t>.</w:t>
      </w:r>
    </w:p>
    <w:p w14:paraId="2F59E20D" w14:textId="69D0438C" w:rsidR="003B659E" w:rsidRPr="0060543D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EF698B">
        <w:t>References</w:t>
      </w:r>
      <w:bookmarkEnd w:id="12"/>
    </w:p>
    <w:p w14:paraId="03FA53F0" w14:textId="77777777" w:rsidR="0074590B" w:rsidRPr="0074590B" w:rsidRDefault="0074590B" w:rsidP="0074590B">
      <w:pPr>
        <w:pStyle w:val="ListParagraph"/>
        <w:numPr>
          <w:ilvl w:val="0"/>
          <w:numId w:val="21"/>
        </w:numPr>
      </w:pPr>
      <w:bookmarkStart w:id="14" w:name="_Ref114500673"/>
      <w:bookmarkStart w:id="15" w:name="_Ref141394074"/>
      <w:bookmarkStart w:id="16" w:name="_Ref131154115"/>
      <w:bookmarkStart w:id="17" w:name="_Hlk137642781"/>
      <w:bookmarkEnd w:id="13"/>
      <w:bookmarkEnd w:id="14"/>
      <w:r w:rsidRPr="0074590B">
        <w:t>R4-2313923, WF on NCR_MT demodulation requirements, ZTE Corporation, 3GPP RAN4#108, Toulouse, France, August 21 – 25, 2023</w:t>
      </w:r>
    </w:p>
    <w:p w14:paraId="4AB1B861" w14:textId="601B741B" w:rsidR="00981E57" w:rsidRDefault="00F31BA5" w:rsidP="000D3C8B">
      <w:pPr>
        <w:pStyle w:val="ListParagraph"/>
        <w:numPr>
          <w:ilvl w:val="0"/>
          <w:numId w:val="21"/>
        </w:numPr>
        <w:ind w:right="-22"/>
      </w:pPr>
      <w:r w:rsidRPr="00F31BA5">
        <w:t>R4-</w:t>
      </w:r>
      <w:r w:rsidR="00693ACF" w:rsidRPr="00693ACF">
        <w:t>2316631</w:t>
      </w:r>
      <w:r w:rsidR="008144CC">
        <w:t xml:space="preserve">, </w:t>
      </w:r>
      <w:r w:rsidR="008144CC" w:rsidRPr="008144CC">
        <w:t>NCR Demodulation Performance Requirements</w:t>
      </w:r>
      <w:r w:rsidR="008144CC">
        <w:t xml:space="preserve">, Nokia, Nokia Shanghai Bell, </w:t>
      </w:r>
      <w:r w:rsidR="00963C91">
        <w:t>Xiamen</w:t>
      </w:r>
      <w:r w:rsidR="008144CC" w:rsidRPr="008144CC">
        <w:t xml:space="preserve">, </w:t>
      </w:r>
      <w:r w:rsidR="00963C91">
        <w:t>China</w:t>
      </w:r>
      <w:r w:rsidR="008144CC" w:rsidRPr="008144CC">
        <w:t xml:space="preserve">, </w:t>
      </w:r>
      <w:r w:rsidR="00963C91">
        <w:t>October 09</w:t>
      </w:r>
      <w:r w:rsidR="008144CC" w:rsidRPr="008144CC">
        <w:t xml:space="preserve"> – </w:t>
      </w:r>
      <w:r w:rsidR="00963C91">
        <w:t>13</w:t>
      </w:r>
      <w:r w:rsidR="008144CC" w:rsidRPr="008144CC">
        <w:t>, 2023</w:t>
      </w:r>
      <w:bookmarkEnd w:id="15"/>
    </w:p>
    <w:p w14:paraId="47089931" w14:textId="5E79D7DA" w:rsidR="00F10F40" w:rsidRPr="003C4FDE" w:rsidRDefault="00F10F40" w:rsidP="0060641C">
      <w:pPr>
        <w:pStyle w:val="ListParagraph"/>
        <w:numPr>
          <w:ilvl w:val="0"/>
          <w:numId w:val="21"/>
        </w:numPr>
        <w:ind w:right="-22"/>
      </w:pPr>
      <w:bookmarkStart w:id="18" w:name="_Ref142507187"/>
      <w:r w:rsidRPr="00F10F40">
        <w:t>3GPP TS 38.101-4</w:t>
      </w:r>
      <w:r>
        <w:t xml:space="preserve">, </w:t>
      </w:r>
      <w:r w:rsidR="006B3A87">
        <w:t>User Equipment (UE) radio transmission and reception; Part 4: Performance requirements</w:t>
      </w:r>
      <w:r w:rsidR="007555B7">
        <w:t xml:space="preserve">, </w:t>
      </w:r>
      <w:r w:rsidR="007555B7" w:rsidRPr="007555B7">
        <w:t>V17.7.0</w:t>
      </w:r>
      <w:r w:rsidR="0098471F">
        <w:t>, 12-</w:t>
      </w:r>
      <w:r w:rsidR="007555B7" w:rsidRPr="007555B7">
        <w:t>2022</w:t>
      </w:r>
      <w:bookmarkEnd w:id="16"/>
      <w:bookmarkEnd w:id="18"/>
    </w:p>
    <w:p w14:paraId="284FC3E1" w14:textId="33AD5FBF" w:rsidR="000B6828" w:rsidRDefault="000B6828" w:rsidP="000040DC">
      <w:pPr>
        <w:pStyle w:val="ListParagraph"/>
        <w:numPr>
          <w:ilvl w:val="0"/>
          <w:numId w:val="21"/>
        </w:numPr>
        <w:ind w:right="-22"/>
      </w:pPr>
      <w:bookmarkStart w:id="19" w:name="_Hlk131245460"/>
      <w:bookmarkStart w:id="20" w:name="_Ref131156579"/>
      <w:r w:rsidRPr="000B6828">
        <w:t>3GPP TS 38.174</w:t>
      </w:r>
      <w:bookmarkEnd w:id="19"/>
      <w:r>
        <w:t xml:space="preserve">, </w:t>
      </w:r>
      <w:r w:rsidR="00E151DD" w:rsidRPr="00E151DD">
        <w:t>Integrated access and backhaul radio transmission and reception</w:t>
      </w:r>
      <w:r w:rsidR="00E151DD">
        <w:t xml:space="preserve">, </w:t>
      </w:r>
      <w:r w:rsidR="006E16B2" w:rsidRPr="006E16B2">
        <w:t>V17.2.0</w:t>
      </w:r>
      <w:r w:rsidR="007E5229">
        <w:t>, 12-</w:t>
      </w:r>
      <w:r w:rsidR="006E16B2" w:rsidRPr="006E16B2">
        <w:t>2022</w:t>
      </w:r>
      <w:bookmarkEnd w:id="20"/>
    </w:p>
    <w:p w14:paraId="7B1701E6" w14:textId="113AA9B9" w:rsidR="00231914" w:rsidRDefault="00E66C75" w:rsidP="00E66C75">
      <w:pPr>
        <w:pStyle w:val="ListParagraph"/>
        <w:numPr>
          <w:ilvl w:val="0"/>
          <w:numId w:val="21"/>
        </w:numPr>
      </w:pPr>
      <w:bookmarkStart w:id="21" w:name="_Ref130567960"/>
      <w:r w:rsidRPr="00E66C75">
        <w:t>R4-2312803, Simulation Results on NCR-MT PDSCH and PDCCH Demodulation Requirements, Nokia, Nokia Shanghai-Bell, 3GPP RAN4#108, Toulouse, France, August 21 – 25, 2023</w:t>
      </w:r>
      <w:bookmarkEnd w:id="21"/>
      <w:r w:rsidR="0088098A" w:rsidRPr="003C4FDE">
        <w:t xml:space="preserve"> </w:t>
      </w:r>
      <w:bookmarkEnd w:id="17"/>
    </w:p>
    <w:sectPr w:rsidR="0023191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41982" w14:textId="77777777" w:rsidR="005D1998" w:rsidRDefault="005D1998" w:rsidP="00001C9B">
      <w:pPr>
        <w:spacing w:after="0" w:line="240" w:lineRule="auto"/>
      </w:pPr>
      <w:r>
        <w:separator/>
      </w:r>
    </w:p>
  </w:endnote>
  <w:endnote w:type="continuationSeparator" w:id="0">
    <w:p w14:paraId="5DE5266D" w14:textId="77777777" w:rsidR="005D1998" w:rsidRDefault="005D1998" w:rsidP="00001C9B">
      <w:pPr>
        <w:spacing w:after="0" w:line="240" w:lineRule="auto"/>
      </w:pPr>
      <w:r>
        <w:continuationSeparator/>
      </w:r>
    </w:p>
  </w:endnote>
  <w:endnote w:type="continuationNotice" w:id="1">
    <w:p w14:paraId="0B59AFF7" w14:textId="77777777" w:rsidR="005D1998" w:rsidRDefault="005D19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BA2DA" w14:textId="77777777" w:rsidR="005D1998" w:rsidRDefault="005D1998" w:rsidP="00001C9B">
      <w:pPr>
        <w:spacing w:after="0" w:line="240" w:lineRule="auto"/>
      </w:pPr>
      <w:r>
        <w:separator/>
      </w:r>
    </w:p>
  </w:footnote>
  <w:footnote w:type="continuationSeparator" w:id="0">
    <w:p w14:paraId="3B84C5A0" w14:textId="77777777" w:rsidR="005D1998" w:rsidRDefault="005D1998" w:rsidP="00001C9B">
      <w:pPr>
        <w:spacing w:after="0" w:line="240" w:lineRule="auto"/>
      </w:pPr>
      <w:r>
        <w:continuationSeparator/>
      </w:r>
    </w:p>
  </w:footnote>
  <w:footnote w:type="continuationNotice" w:id="1">
    <w:p w14:paraId="298BB54D" w14:textId="77777777" w:rsidR="005D1998" w:rsidRDefault="005D199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F5FB592"/>
    <w:multiLevelType w:val="singleLevel"/>
    <w:tmpl w:val="DF5FB592"/>
    <w:lvl w:ilvl="0">
      <w:start w:val="1"/>
      <w:numFmt w:val="decimal"/>
      <w:suff w:val="space"/>
      <w:lvlText w:val="%1、"/>
      <w:lvlJc w:val="left"/>
      <w:pPr>
        <w:ind w:left="0" w:firstLine="0"/>
      </w:p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719C2"/>
    <w:multiLevelType w:val="hybridMultilevel"/>
    <w:tmpl w:val="D682CFA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F75DE8"/>
    <w:multiLevelType w:val="hybridMultilevel"/>
    <w:tmpl w:val="FE7C80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12E5B"/>
    <w:multiLevelType w:val="hybridMultilevel"/>
    <w:tmpl w:val="451CAAD0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FEE2CEE"/>
    <w:multiLevelType w:val="hybridMultilevel"/>
    <w:tmpl w:val="9558F5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36F8D"/>
    <w:multiLevelType w:val="hybridMultilevel"/>
    <w:tmpl w:val="71AA2756"/>
    <w:lvl w:ilvl="0" w:tplc="2000000F">
      <w:start w:val="1"/>
      <w:numFmt w:val="decimal"/>
      <w:lvlText w:val="%1."/>
      <w:lvlJc w:val="left"/>
      <w:pPr>
        <w:ind w:left="770" w:hanging="360"/>
      </w:pPr>
    </w:lvl>
    <w:lvl w:ilvl="1" w:tplc="20000019" w:tentative="1">
      <w:start w:val="1"/>
      <w:numFmt w:val="lowerLetter"/>
      <w:lvlText w:val="%2."/>
      <w:lvlJc w:val="left"/>
      <w:pPr>
        <w:ind w:left="1490" w:hanging="360"/>
      </w:pPr>
    </w:lvl>
    <w:lvl w:ilvl="2" w:tplc="2000001B" w:tentative="1">
      <w:start w:val="1"/>
      <w:numFmt w:val="lowerRoman"/>
      <w:lvlText w:val="%3."/>
      <w:lvlJc w:val="right"/>
      <w:pPr>
        <w:ind w:left="2210" w:hanging="180"/>
      </w:pPr>
    </w:lvl>
    <w:lvl w:ilvl="3" w:tplc="2000000F" w:tentative="1">
      <w:start w:val="1"/>
      <w:numFmt w:val="decimal"/>
      <w:lvlText w:val="%4."/>
      <w:lvlJc w:val="left"/>
      <w:pPr>
        <w:ind w:left="2930" w:hanging="360"/>
      </w:pPr>
    </w:lvl>
    <w:lvl w:ilvl="4" w:tplc="20000019" w:tentative="1">
      <w:start w:val="1"/>
      <w:numFmt w:val="lowerLetter"/>
      <w:lvlText w:val="%5."/>
      <w:lvlJc w:val="left"/>
      <w:pPr>
        <w:ind w:left="3650" w:hanging="360"/>
      </w:pPr>
    </w:lvl>
    <w:lvl w:ilvl="5" w:tplc="2000001B" w:tentative="1">
      <w:start w:val="1"/>
      <w:numFmt w:val="lowerRoman"/>
      <w:lvlText w:val="%6."/>
      <w:lvlJc w:val="right"/>
      <w:pPr>
        <w:ind w:left="4370" w:hanging="180"/>
      </w:pPr>
    </w:lvl>
    <w:lvl w:ilvl="6" w:tplc="2000000F" w:tentative="1">
      <w:start w:val="1"/>
      <w:numFmt w:val="decimal"/>
      <w:lvlText w:val="%7."/>
      <w:lvlJc w:val="left"/>
      <w:pPr>
        <w:ind w:left="5090" w:hanging="360"/>
      </w:pPr>
    </w:lvl>
    <w:lvl w:ilvl="7" w:tplc="20000019" w:tentative="1">
      <w:start w:val="1"/>
      <w:numFmt w:val="lowerLetter"/>
      <w:lvlText w:val="%8."/>
      <w:lvlJc w:val="left"/>
      <w:pPr>
        <w:ind w:left="5810" w:hanging="360"/>
      </w:pPr>
    </w:lvl>
    <w:lvl w:ilvl="8" w:tplc="2000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8D0C4EC"/>
    <w:multiLevelType w:val="singleLevel"/>
    <w:tmpl w:val="38D0C4EC"/>
    <w:lvl w:ilvl="0">
      <w:start w:val="1"/>
      <w:numFmt w:val="decimal"/>
      <w:suff w:val="space"/>
      <w:lvlText w:val="%1."/>
      <w:lvlJc w:val="left"/>
    </w:lvl>
  </w:abstractNum>
  <w:abstractNum w:abstractNumId="14" w15:restartNumberingAfterBreak="0">
    <w:nsid w:val="435B3ADD"/>
    <w:multiLevelType w:val="hybridMultilevel"/>
    <w:tmpl w:val="7E3C3E62"/>
    <w:lvl w:ilvl="0" w:tplc="06566A9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B43B9D"/>
    <w:multiLevelType w:val="hybridMultilevel"/>
    <w:tmpl w:val="7CD80ACA"/>
    <w:lvl w:ilvl="0" w:tplc="34E25494">
      <w:start w:val="1"/>
      <w:numFmt w:val="decimal"/>
      <w:pStyle w:val="RAN4Observation"/>
      <w:suff w:val="space"/>
      <w:lvlText w:val="Observation %1:"/>
      <w:lvlJc w:val="left"/>
      <w:pPr>
        <w:ind w:left="177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3E6F9E"/>
    <w:multiLevelType w:val="hybridMultilevel"/>
    <w:tmpl w:val="5038CA0E"/>
    <w:lvl w:ilvl="0" w:tplc="4960410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05405"/>
    <w:multiLevelType w:val="hybridMultilevel"/>
    <w:tmpl w:val="3612A08A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1115053618">
    <w:abstractNumId w:val="3"/>
  </w:num>
  <w:num w:numId="2" w16cid:durableId="1994941314">
    <w:abstractNumId w:val="10"/>
  </w:num>
  <w:num w:numId="3" w16cid:durableId="1357341025">
    <w:abstractNumId w:val="18"/>
  </w:num>
  <w:num w:numId="4" w16cid:durableId="1871144020">
    <w:abstractNumId w:val="9"/>
  </w:num>
  <w:num w:numId="5" w16cid:durableId="2024431770">
    <w:abstractNumId w:val="23"/>
  </w:num>
  <w:num w:numId="6" w16cid:durableId="1204244825">
    <w:abstractNumId w:val="16"/>
  </w:num>
  <w:num w:numId="7" w16cid:durableId="269314797">
    <w:abstractNumId w:val="17"/>
  </w:num>
  <w:num w:numId="8" w16cid:durableId="1822189053">
    <w:abstractNumId w:val="17"/>
    <w:lvlOverride w:ilvl="0">
      <w:startOverride w:val="1"/>
    </w:lvlOverride>
  </w:num>
  <w:num w:numId="9" w16cid:durableId="1361081990">
    <w:abstractNumId w:val="17"/>
    <w:lvlOverride w:ilvl="0">
      <w:startOverride w:val="1"/>
    </w:lvlOverride>
  </w:num>
  <w:num w:numId="10" w16cid:durableId="1243371174">
    <w:abstractNumId w:val="17"/>
    <w:lvlOverride w:ilvl="0">
      <w:startOverride w:val="1"/>
    </w:lvlOverride>
  </w:num>
  <w:num w:numId="11" w16cid:durableId="180242339">
    <w:abstractNumId w:val="16"/>
    <w:lvlOverride w:ilvl="0">
      <w:startOverride w:val="1"/>
    </w:lvlOverride>
  </w:num>
  <w:num w:numId="12" w16cid:durableId="633102344">
    <w:abstractNumId w:val="17"/>
    <w:lvlOverride w:ilvl="0">
      <w:startOverride w:val="1"/>
    </w:lvlOverride>
  </w:num>
  <w:num w:numId="13" w16cid:durableId="1042054930">
    <w:abstractNumId w:val="16"/>
    <w:lvlOverride w:ilvl="0">
      <w:startOverride w:val="1"/>
    </w:lvlOverride>
  </w:num>
  <w:num w:numId="14" w16cid:durableId="1946227890">
    <w:abstractNumId w:val="17"/>
    <w:lvlOverride w:ilvl="0">
      <w:startOverride w:val="1"/>
    </w:lvlOverride>
  </w:num>
  <w:num w:numId="15" w16cid:durableId="2137869194">
    <w:abstractNumId w:val="24"/>
  </w:num>
  <w:num w:numId="16" w16cid:durableId="872115527">
    <w:abstractNumId w:val="7"/>
  </w:num>
  <w:num w:numId="17" w16cid:durableId="1545404690">
    <w:abstractNumId w:val="22"/>
  </w:num>
  <w:num w:numId="18" w16cid:durableId="1796828871">
    <w:abstractNumId w:val="2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7081469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08878693">
    <w:abstractNumId w:val="15"/>
  </w:num>
  <w:num w:numId="21" w16cid:durableId="406613055">
    <w:abstractNumId w:val="20"/>
  </w:num>
  <w:num w:numId="22" w16cid:durableId="1183133841">
    <w:abstractNumId w:val="16"/>
    <w:lvlOverride w:ilvl="0">
      <w:startOverride w:val="1"/>
    </w:lvlOverride>
  </w:num>
  <w:num w:numId="23" w16cid:durableId="2004698347">
    <w:abstractNumId w:val="17"/>
    <w:lvlOverride w:ilvl="0">
      <w:startOverride w:val="1"/>
    </w:lvlOverride>
  </w:num>
  <w:num w:numId="24" w16cid:durableId="178929509">
    <w:abstractNumId w:val="4"/>
  </w:num>
  <w:num w:numId="25" w16cid:durableId="1420524230">
    <w:abstractNumId w:val="1"/>
  </w:num>
  <w:num w:numId="26" w16cid:durableId="836312570">
    <w:abstractNumId w:val="1"/>
    <w:lvlOverride w:ilvl="0">
      <w:startOverride w:val="1"/>
    </w:lvlOverride>
  </w:num>
  <w:num w:numId="27" w16cid:durableId="300767664">
    <w:abstractNumId w:val="14"/>
  </w:num>
  <w:num w:numId="28" w16cid:durableId="1057823264">
    <w:abstractNumId w:val="25"/>
  </w:num>
  <w:num w:numId="29" w16cid:durableId="2052532320">
    <w:abstractNumId w:val="11"/>
  </w:num>
  <w:num w:numId="30" w16cid:durableId="582882408">
    <w:abstractNumId w:val="6"/>
  </w:num>
  <w:num w:numId="31" w16cid:durableId="120997899">
    <w:abstractNumId w:val="2"/>
  </w:num>
  <w:num w:numId="32" w16cid:durableId="2005232060">
    <w:abstractNumId w:val="21"/>
  </w:num>
  <w:num w:numId="33" w16cid:durableId="820773691">
    <w:abstractNumId w:val="12"/>
  </w:num>
  <w:num w:numId="34" w16cid:durableId="1643075258">
    <w:abstractNumId w:val="13"/>
  </w:num>
  <w:num w:numId="35" w16cid:durableId="1772315623">
    <w:abstractNumId w:val="19"/>
  </w:num>
  <w:num w:numId="36" w16cid:durableId="139269716">
    <w:abstractNumId w:val="0"/>
    <w:lvlOverride w:ilvl="0">
      <w:startOverride w:val="1"/>
    </w:lvlOverride>
  </w:num>
  <w:num w:numId="37" w16cid:durableId="297489300">
    <w:abstractNumId w:val="19"/>
  </w:num>
  <w:num w:numId="38" w16cid:durableId="584613333">
    <w:abstractNumId w:val="8"/>
  </w:num>
  <w:num w:numId="39" w16cid:durableId="1415736697">
    <w:abstractNumId w:val="5"/>
  </w:num>
  <w:num w:numId="40" w16cid:durableId="2172783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085C61"/>
    <w:rsid w:val="00000070"/>
    <w:rsid w:val="0000029D"/>
    <w:rsid w:val="00001C9B"/>
    <w:rsid w:val="00002527"/>
    <w:rsid w:val="000040DC"/>
    <w:rsid w:val="00005A64"/>
    <w:rsid w:val="00006129"/>
    <w:rsid w:val="000061DE"/>
    <w:rsid w:val="000072B8"/>
    <w:rsid w:val="00007537"/>
    <w:rsid w:val="00010962"/>
    <w:rsid w:val="00010F50"/>
    <w:rsid w:val="00011727"/>
    <w:rsid w:val="00013C97"/>
    <w:rsid w:val="00014119"/>
    <w:rsid w:val="00014685"/>
    <w:rsid w:val="000147AE"/>
    <w:rsid w:val="000151EF"/>
    <w:rsid w:val="0001528D"/>
    <w:rsid w:val="0001540C"/>
    <w:rsid w:val="00016F58"/>
    <w:rsid w:val="00020745"/>
    <w:rsid w:val="000221E0"/>
    <w:rsid w:val="000224DE"/>
    <w:rsid w:val="00022FCB"/>
    <w:rsid w:val="000239F5"/>
    <w:rsid w:val="00024B10"/>
    <w:rsid w:val="00025482"/>
    <w:rsid w:val="000259E2"/>
    <w:rsid w:val="0002794E"/>
    <w:rsid w:val="00032262"/>
    <w:rsid w:val="000328EA"/>
    <w:rsid w:val="000333D5"/>
    <w:rsid w:val="0003438A"/>
    <w:rsid w:val="00034CA7"/>
    <w:rsid w:val="00035644"/>
    <w:rsid w:val="00036A94"/>
    <w:rsid w:val="00036B22"/>
    <w:rsid w:val="00037022"/>
    <w:rsid w:val="00045E3C"/>
    <w:rsid w:val="0004619B"/>
    <w:rsid w:val="00046735"/>
    <w:rsid w:val="0005213B"/>
    <w:rsid w:val="00053332"/>
    <w:rsid w:val="00053887"/>
    <w:rsid w:val="000545CD"/>
    <w:rsid w:val="00055BFA"/>
    <w:rsid w:val="000570BA"/>
    <w:rsid w:val="00060B32"/>
    <w:rsid w:val="000641A0"/>
    <w:rsid w:val="00065AF0"/>
    <w:rsid w:val="000665B7"/>
    <w:rsid w:val="0006704A"/>
    <w:rsid w:val="00067A14"/>
    <w:rsid w:val="00070219"/>
    <w:rsid w:val="00070A2F"/>
    <w:rsid w:val="00070A45"/>
    <w:rsid w:val="000717CB"/>
    <w:rsid w:val="0007370D"/>
    <w:rsid w:val="000737F6"/>
    <w:rsid w:val="00073804"/>
    <w:rsid w:val="00073F44"/>
    <w:rsid w:val="00074B2D"/>
    <w:rsid w:val="00074F35"/>
    <w:rsid w:val="000775F7"/>
    <w:rsid w:val="00082480"/>
    <w:rsid w:val="00082E73"/>
    <w:rsid w:val="00084E5E"/>
    <w:rsid w:val="00085C61"/>
    <w:rsid w:val="0008612A"/>
    <w:rsid w:val="00086427"/>
    <w:rsid w:val="0008657C"/>
    <w:rsid w:val="00086C97"/>
    <w:rsid w:val="00086FE2"/>
    <w:rsid w:val="00090656"/>
    <w:rsid w:val="00090E18"/>
    <w:rsid w:val="00091E7D"/>
    <w:rsid w:val="000927CE"/>
    <w:rsid w:val="00094C37"/>
    <w:rsid w:val="000961E9"/>
    <w:rsid w:val="000A094C"/>
    <w:rsid w:val="000A10BC"/>
    <w:rsid w:val="000A13F0"/>
    <w:rsid w:val="000A1A28"/>
    <w:rsid w:val="000A1B53"/>
    <w:rsid w:val="000A26F9"/>
    <w:rsid w:val="000A5539"/>
    <w:rsid w:val="000A6B3F"/>
    <w:rsid w:val="000A78BC"/>
    <w:rsid w:val="000A78F3"/>
    <w:rsid w:val="000B0056"/>
    <w:rsid w:val="000B0784"/>
    <w:rsid w:val="000B080B"/>
    <w:rsid w:val="000B1F32"/>
    <w:rsid w:val="000B2BBC"/>
    <w:rsid w:val="000B3969"/>
    <w:rsid w:val="000B4A0C"/>
    <w:rsid w:val="000B4BB4"/>
    <w:rsid w:val="000B65EA"/>
    <w:rsid w:val="000B6828"/>
    <w:rsid w:val="000B773A"/>
    <w:rsid w:val="000C1C21"/>
    <w:rsid w:val="000C32F7"/>
    <w:rsid w:val="000C381D"/>
    <w:rsid w:val="000C3C7B"/>
    <w:rsid w:val="000C51F6"/>
    <w:rsid w:val="000C5D6B"/>
    <w:rsid w:val="000D0CF6"/>
    <w:rsid w:val="000D0F93"/>
    <w:rsid w:val="000D113C"/>
    <w:rsid w:val="000D3C7C"/>
    <w:rsid w:val="000D4153"/>
    <w:rsid w:val="000D4B69"/>
    <w:rsid w:val="000D5427"/>
    <w:rsid w:val="000D55D2"/>
    <w:rsid w:val="000D6F3D"/>
    <w:rsid w:val="000E195E"/>
    <w:rsid w:val="000E418D"/>
    <w:rsid w:val="000E550A"/>
    <w:rsid w:val="000E6A1B"/>
    <w:rsid w:val="000F0DD9"/>
    <w:rsid w:val="000F0EFF"/>
    <w:rsid w:val="000F20D6"/>
    <w:rsid w:val="000F2C13"/>
    <w:rsid w:val="000F3C22"/>
    <w:rsid w:val="000F426B"/>
    <w:rsid w:val="000F5561"/>
    <w:rsid w:val="000F5E49"/>
    <w:rsid w:val="000F6578"/>
    <w:rsid w:val="000F77AD"/>
    <w:rsid w:val="00100C33"/>
    <w:rsid w:val="00100E63"/>
    <w:rsid w:val="00101909"/>
    <w:rsid w:val="001022A2"/>
    <w:rsid w:val="001027E3"/>
    <w:rsid w:val="00104716"/>
    <w:rsid w:val="001052A3"/>
    <w:rsid w:val="00106416"/>
    <w:rsid w:val="001073F8"/>
    <w:rsid w:val="0010767B"/>
    <w:rsid w:val="00110481"/>
    <w:rsid w:val="00110ED0"/>
    <w:rsid w:val="00111723"/>
    <w:rsid w:val="001127C9"/>
    <w:rsid w:val="00113271"/>
    <w:rsid w:val="00113D7A"/>
    <w:rsid w:val="00115B88"/>
    <w:rsid w:val="0012011D"/>
    <w:rsid w:val="001208AE"/>
    <w:rsid w:val="001209E9"/>
    <w:rsid w:val="001226D0"/>
    <w:rsid w:val="0012374D"/>
    <w:rsid w:val="0012532F"/>
    <w:rsid w:val="0012549D"/>
    <w:rsid w:val="00125860"/>
    <w:rsid w:val="001268CC"/>
    <w:rsid w:val="001272EA"/>
    <w:rsid w:val="00130E8B"/>
    <w:rsid w:val="00131B12"/>
    <w:rsid w:val="001320FC"/>
    <w:rsid w:val="001325F9"/>
    <w:rsid w:val="00132F6A"/>
    <w:rsid w:val="001331F3"/>
    <w:rsid w:val="00133913"/>
    <w:rsid w:val="001342A9"/>
    <w:rsid w:val="00134D46"/>
    <w:rsid w:val="0013687D"/>
    <w:rsid w:val="00136E1D"/>
    <w:rsid w:val="00137512"/>
    <w:rsid w:val="00140221"/>
    <w:rsid w:val="001417D5"/>
    <w:rsid w:val="00142D5B"/>
    <w:rsid w:val="00143FF5"/>
    <w:rsid w:val="001440DB"/>
    <w:rsid w:val="00146A46"/>
    <w:rsid w:val="00153099"/>
    <w:rsid w:val="001547D8"/>
    <w:rsid w:val="00154948"/>
    <w:rsid w:val="00156388"/>
    <w:rsid w:val="001564FC"/>
    <w:rsid w:val="001565D2"/>
    <w:rsid w:val="001569FA"/>
    <w:rsid w:val="00157667"/>
    <w:rsid w:val="00160986"/>
    <w:rsid w:val="00161958"/>
    <w:rsid w:val="00161F01"/>
    <w:rsid w:val="00162E01"/>
    <w:rsid w:val="001632A9"/>
    <w:rsid w:val="001642FC"/>
    <w:rsid w:val="001647E7"/>
    <w:rsid w:val="0016496B"/>
    <w:rsid w:val="0016516F"/>
    <w:rsid w:val="00167E97"/>
    <w:rsid w:val="001707A0"/>
    <w:rsid w:val="001719AD"/>
    <w:rsid w:val="00171D19"/>
    <w:rsid w:val="00172911"/>
    <w:rsid w:val="00173211"/>
    <w:rsid w:val="001743E2"/>
    <w:rsid w:val="001745F8"/>
    <w:rsid w:val="00175A13"/>
    <w:rsid w:val="00176E19"/>
    <w:rsid w:val="00177718"/>
    <w:rsid w:val="00180991"/>
    <w:rsid w:val="00180BA1"/>
    <w:rsid w:val="00180D28"/>
    <w:rsid w:val="00180F9B"/>
    <w:rsid w:val="001814C5"/>
    <w:rsid w:val="001838CF"/>
    <w:rsid w:val="001853DB"/>
    <w:rsid w:val="001868EE"/>
    <w:rsid w:val="001908E3"/>
    <w:rsid w:val="00190DCD"/>
    <w:rsid w:val="0019186E"/>
    <w:rsid w:val="00192B9F"/>
    <w:rsid w:val="00194751"/>
    <w:rsid w:val="00194ADF"/>
    <w:rsid w:val="00194C8F"/>
    <w:rsid w:val="00196220"/>
    <w:rsid w:val="001964ED"/>
    <w:rsid w:val="001966FD"/>
    <w:rsid w:val="00196832"/>
    <w:rsid w:val="00196B74"/>
    <w:rsid w:val="00197777"/>
    <w:rsid w:val="00197997"/>
    <w:rsid w:val="00197BE8"/>
    <w:rsid w:val="001A0E37"/>
    <w:rsid w:val="001A29CB"/>
    <w:rsid w:val="001A320A"/>
    <w:rsid w:val="001A3BA4"/>
    <w:rsid w:val="001A687E"/>
    <w:rsid w:val="001A6D1F"/>
    <w:rsid w:val="001A73B7"/>
    <w:rsid w:val="001B23A6"/>
    <w:rsid w:val="001B26DF"/>
    <w:rsid w:val="001B3216"/>
    <w:rsid w:val="001B5BEC"/>
    <w:rsid w:val="001B677D"/>
    <w:rsid w:val="001B6AEB"/>
    <w:rsid w:val="001B7960"/>
    <w:rsid w:val="001B7EE5"/>
    <w:rsid w:val="001C0244"/>
    <w:rsid w:val="001C0C12"/>
    <w:rsid w:val="001C14D7"/>
    <w:rsid w:val="001C2EA7"/>
    <w:rsid w:val="001C64F2"/>
    <w:rsid w:val="001C6B2D"/>
    <w:rsid w:val="001C7E7E"/>
    <w:rsid w:val="001D0076"/>
    <w:rsid w:val="001D2FE4"/>
    <w:rsid w:val="001D3E05"/>
    <w:rsid w:val="001D489F"/>
    <w:rsid w:val="001D5303"/>
    <w:rsid w:val="001D78BC"/>
    <w:rsid w:val="001D7D18"/>
    <w:rsid w:val="001E30F6"/>
    <w:rsid w:val="001E4CF6"/>
    <w:rsid w:val="001E502B"/>
    <w:rsid w:val="001F44BA"/>
    <w:rsid w:val="001F44F0"/>
    <w:rsid w:val="001F4CB2"/>
    <w:rsid w:val="001F5E2C"/>
    <w:rsid w:val="001F6FE3"/>
    <w:rsid w:val="002001E2"/>
    <w:rsid w:val="002002EF"/>
    <w:rsid w:val="00200753"/>
    <w:rsid w:val="00201BE5"/>
    <w:rsid w:val="002027DE"/>
    <w:rsid w:val="00202A39"/>
    <w:rsid w:val="00207C7F"/>
    <w:rsid w:val="0021105C"/>
    <w:rsid w:val="002116B3"/>
    <w:rsid w:val="00211F96"/>
    <w:rsid w:val="002125F6"/>
    <w:rsid w:val="002133DB"/>
    <w:rsid w:val="002146E7"/>
    <w:rsid w:val="002151D3"/>
    <w:rsid w:val="00215774"/>
    <w:rsid w:val="00215E29"/>
    <w:rsid w:val="00215E56"/>
    <w:rsid w:val="00216976"/>
    <w:rsid w:val="0021798D"/>
    <w:rsid w:val="00217EE5"/>
    <w:rsid w:val="002209DD"/>
    <w:rsid w:val="00222262"/>
    <w:rsid w:val="00223BA8"/>
    <w:rsid w:val="002261B8"/>
    <w:rsid w:val="0022691C"/>
    <w:rsid w:val="002301E8"/>
    <w:rsid w:val="0023024D"/>
    <w:rsid w:val="00231684"/>
    <w:rsid w:val="00231914"/>
    <w:rsid w:val="00232135"/>
    <w:rsid w:val="0023375E"/>
    <w:rsid w:val="002339B6"/>
    <w:rsid w:val="002339C6"/>
    <w:rsid w:val="00233DCE"/>
    <w:rsid w:val="00234326"/>
    <w:rsid w:val="00234958"/>
    <w:rsid w:val="00234A1B"/>
    <w:rsid w:val="00235712"/>
    <w:rsid w:val="00235CBD"/>
    <w:rsid w:val="00235F5C"/>
    <w:rsid w:val="00237043"/>
    <w:rsid w:val="00240F50"/>
    <w:rsid w:val="00243E7F"/>
    <w:rsid w:val="00245455"/>
    <w:rsid w:val="00246BD6"/>
    <w:rsid w:val="00246F4C"/>
    <w:rsid w:val="00247715"/>
    <w:rsid w:val="00251E4F"/>
    <w:rsid w:val="002529A6"/>
    <w:rsid w:val="00252B12"/>
    <w:rsid w:val="00253CAE"/>
    <w:rsid w:val="00256341"/>
    <w:rsid w:val="002571FA"/>
    <w:rsid w:val="00257FA3"/>
    <w:rsid w:val="0026187C"/>
    <w:rsid w:val="00261F3A"/>
    <w:rsid w:val="00262E24"/>
    <w:rsid w:val="002662B7"/>
    <w:rsid w:val="00266433"/>
    <w:rsid w:val="00266701"/>
    <w:rsid w:val="002702BF"/>
    <w:rsid w:val="00272DA6"/>
    <w:rsid w:val="0027320E"/>
    <w:rsid w:val="00273E04"/>
    <w:rsid w:val="00273E85"/>
    <w:rsid w:val="0027784B"/>
    <w:rsid w:val="00277B56"/>
    <w:rsid w:val="0028075A"/>
    <w:rsid w:val="00283237"/>
    <w:rsid w:val="002842FB"/>
    <w:rsid w:val="00284A86"/>
    <w:rsid w:val="002850D5"/>
    <w:rsid w:val="002854B7"/>
    <w:rsid w:val="00285DAF"/>
    <w:rsid w:val="00286364"/>
    <w:rsid w:val="00290B4B"/>
    <w:rsid w:val="00291E2F"/>
    <w:rsid w:val="002923B9"/>
    <w:rsid w:val="00294208"/>
    <w:rsid w:val="002945A7"/>
    <w:rsid w:val="0029569F"/>
    <w:rsid w:val="002958D1"/>
    <w:rsid w:val="00295FD6"/>
    <w:rsid w:val="002A0CB2"/>
    <w:rsid w:val="002A19F5"/>
    <w:rsid w:val="002A1DF8"/>
    <w:rsid w:val="002A2371"/>
    <w:rsid w:val="002A3D06"/>
    <w:rsid w:val="002A478C"/>
    <w:rsid w:val="002A48BD"/>
    <w:rsid w:val="002A59AF"/>
    <w:rsid w:val="002A5C0C"/>
    <w:rsid w:val="002A7736"/>
    <w:rsid w:val="002A7C8C"/>
    <w:rsid w:val="002A7E2A"/>
    <w:rsid w:val="002B0C34"/>
    <w:rsid w:val="002B11D5"/>
    <w:rsid w:val="002B1E49"/>
    <w:rsid w:val="002B3C2F"/>
    <w:rsid w:val="002B3DE3"/>
    <w:rsid w:val="002B40EC"/>
    <w:rsid w:val="002B4922"/>
    <w:rsid w:val="002B4BBF"/>
    <w:rsid w:val="002C0FF7"/>
    <w:rsid w:val="002C22C3"/>
    <w:rsid w:val="002C24C7"/>
    <w:rsid w:val="002C2A69"/>
    <w:rsid w:val="002C2D19"/>
    <w:rsid w:val="002C5DD6"/>
    <w:rsid w:val="002C6CB4"/>
    <w:rsid w:val="002C7FD2"/>
    <w:rsid w:val="002D0525"/>
    <w:rsid w:val="002D09AC"/>
    <w:rsid w:val="002D0A1C"/>
    <w:rsid w:val="002D102C"/>
    <w:rsid w:val="002D10FA"/>
    <w:rsid w:val="002D1CB9"/>
    <w:rsid w:val="002D200D"/>
    <w:rsid w:val="002D2691"/>
    <w:rsid w:val="002D41F0"/>
    <w:rsid w:val="002D4C55"/>
    <w:rsid w:val="002D53FE"/>
    <w:rsid w:val="002D5695"/>
    <w:rsid w:val="002D56DE"/>
    <w:rsid w:val="002D5AC5"/>
    <w:rsid w:val="002D6026"/>
    <w:rsid w:val="002D7010"/>
    <w:rsid w:val="002E0FBD"/>
    <w:rsid w:val="002E509C"/>
    <w:rsid w:val="002E595C"/>
    <w:rsid w:val="002E5EB7"/>
    <w:rsid w:val="002E5F34"/>
    <w:rsid w:val="002E6174"/>
    <w:rsid w:val="002E6CF7"/>
    <w:rsid w:val="002E6DED"/>
    <w:rsid w:val="002F412F"/>
    <w:rsid w:val="002F622B"/>
    <w:rsid w:val="002F6DB1"/>
    <w:rsid w:val="0030055B"/>
    <w:rsid w:val="00300956"/>
    <w:rsid w:val="00302BD2"/>
    <w:rsid w:val="003076CB"/>
    <w:rsid w:val="00311496"/>
    <w:rsid w:val="00311D32"/>
    <w:rsid w:val="00311D41"/>
    <w:rsid w:val="003146D8"/>
    <w:rsid w:val="00317187"/>
    <w:rsid w:val="00317B5A"/>
    <w:rsid w:val="00320052"/>
    <w:rsid w:val="0032091C"/>
    <w:rsid w:val="0032248F"/>
    <w:rsid w:val="00323390"/>
    <w:rsid w:val="00323CDF"/>
    <w:rsid w:val="0032419A"/>
    <w:rsid w:val="0032495B"/>
    <w:rsid w:val="0032499A"/>
    <w:rsid w:val="00324C3C"/>
    <w:rsid w:val="00325B05"/>
    <w:rsid w:val="003261EB"/>
    <w:rsid w:val="00327295"/>
    <w:rsid w:val="003276E6"/>
    <w:rsid w:val="00332FD6"/>
    <w:rsid w:val="003341F7"/>
    <w:rsid w:val="00335070"/>
    <w:rsid w:val="00335C1A"/>
    <w:rsid w:val="00337AD9"/>
    <w:rsid w:val="0034013A"/>
    <w:rsid w:val="00341ABB"/>
    <w:rsid w:val="00342855"/>
    <w:rsid w:val="00343CAF"/>
    <w:rsid w:val="0034530F"/>
    <w:rsid w:val="0034771D"/>
    <w:rsid w:val="00347F5A"/>
    <w:rsid w:val="00347FEC"/>
    <w:rsid w:val="0035067C"/>
    <w:rsid w:val="0035229A"/>
    <w:rsid w:val="00353CEE"/>
    <w:rsid w:val="00356F45"/>
    <w:rsid w:val="0036022E"/>
    <w:rsid w:val="003636BC"/>
    <w:rsid w:val="0036419E"/>
    <w:rsid w:val="00366B74"/>
    <w:rsid w:val="003679A3"/>
    <w:rsid w:val="0037000C"/>
    <w:rsid w:val="003723A6"/>
    <w:rsid w:val="00373471"/>
    <w:rsid w:val="00373737"/>
    <w:rsid w:val="00375558"/>
    <w:rsid w:val="00375C5B"/>
    <w:rsid w:val="00381125"/>
    <w:rsid w:val="0038232C"/>
    <w:rsid w:val="00387D37"/>
    <w:rsid w:val="003904F4"/>
    <w:rsid w:val="0039085D"/>
    <w:rsid w:val="00393C3F"/>
    <w:rsid w:val="00393FB1"/>
    <w:rsid w:val="003949EB"/>
    <w:rsid w:val="00394F06"/>
    <w:rsid w:val="0039579E"/>
    <w:rsid w:val="0039594F"/>
    <w:rsid w:val="003962E5"/>
    <w:rsid w:val="00396351"/>
    <w:rsid w:val="00396956"/>
    <w:rsid w:val="003A1502"/>
    <w:rsid w:val="003A3253"/>
    <w:rsid w:val="003A3907"/>
    <w:rsid w:val="003A43B9"/>
    <w:rsid w:val="003A6513"/>
    <w:rsid w:val="003A710A"/>
    <w:rsid w:val="003B064D"/>
    <w:rsid w:val="003B257A"/>
    <w:rsid w:val="003B2C5B"/>
    <w:rsid w:val="003B323B"/>
    <w:rsid w:val="003B33F7"/>
    <w:rsid w:val="003B36D9"/>
    <w:rsid w:val="003B39F3"/>
    <w:rsid w:val="003B3DD2"/>
    <w:rsid w:val="003B48F4"/>
    <w:rsid w:val="003B5513"/>
    <w:rsid w:val="003B659E"/>
    <w:rsid w:val="003B7168"/>
    <w:rsid w:val="003C275E"/>
    <w:rsid w:val="003C2D70"/>
    <w:rsid w:val="003C2DAF"/>
    <w:rsid w:val="003C34AE"/>
    <w:rsid w:val="003C365B"/>
    <w:rsid w:val="003C3737"/>
    <w:rsid w:val="003C4FDE"/>
    <w:rsid w:val="003C51A8"/>
    <w:rsid w:val="003C557F"/>
    <w:rsid w:val="003C60B2"/>
    <w:rsid w:val="003C610A"/>
    <w:rsid w:val="003C61C8"/>
    <w:rsid w:val="003C7824"/>
    <w:rsid w:val="003C7C74"/>
    <w:rsid w:val="003D1AA4"/>
    <w:rsid w:val="003D2628"/>
    <w:rsid w:val="003D3040"/>
    <w:rsid w:val="003D36AD"/>
    <w:rsid w:val="003D3C1B"/>
    <w:rsid w:val="003D3D7E"/>
    <w:rsid w:val="003D489D"/>
    <w:rsid w:val="003D4B58"/>
    <w:rsid w:val="003D4D16"/>
    <w:rsid w:val="003D5220"/>
    <w:rsid w:val="003E0DA1"/>
    <w:rsid w:val="003E3583"/>
    <w:rsid w:val="003E4295"/>
    <w:rsid w:val="003E51C0"/>
    <w:rsid w:val="003E51DE"/>
    <w:rsid w:val="003E58DF"/>
    <w:rsid w:val="003E6810"/>
    <w:rsid w:val="003E6F43"/>
    <w:rsid w:val="003F0FF7"/>
    <w:rsid w:val="003F129B"/>
    <w:rsid w:val="003F3812"/>
    <w:rsid w:val="003F384A"/>
    <w:rsid w:val="003F3899"/>
    <w:rsid w:val="003F411F"/>
    <w:rsid w:val="003F4B80"/>
    <w:rsid w:val="003F7116"/>
    <w:rsid w:val="003F776D"/>
    <w:rsid w:val="003F7E32"/>
    <w:rsid w:val="003F7ED1"/>
    <w:rsid w:val="004002B7"/>
    <w:rsid w:val="004006AE"/>
    <w:rsid w:val="00400FFA"/>
    <w:rsid w:val="0040465C"/>
    <w:rsid w:val="00404C4C"/>
    <w:rsid w:val="00405139"/>
    <w:rsid w:val="00405211"/>
    <w:rsid w:val="00405BCB"/>
    <w:rsid w:val="004066B2"/>
    <w:rsid w:val="00407FDA"/>
    <w:rsid w:val="00411309"/>
    <w:rsid w:val="00411C3F"/>
    <w:rsid w:val="0041423F"/>
    <w:rsid w:val="00414E48"/>
    <w:rsid w:val="00414F81"/>
    <w:rsid w:val="00416260"/>
    <w:rsid w:val="004169D3"/>
    <w:rsid w:val="0042098F"/>
    <w:rsid w:val="004216D3"/>
    <w:rsid w:val="00421F67"/>
    <w:rsid w:val="00423287"/>
    <w:rsid w:val="00423C21"/>
    <w:rsid w:val="00424744"/>
    <w:rsid w:val="00424D04"/>
    <w:rsid w:val="00425A90"/>
    <w:rsid w:val="00425D5C"/>
    <w:rsid w:val="00425FF1"/>
    <w:rsid w:val="00431402"/>
    <w:rsid w:val="00431AFE"/>
    <w:rsid w:val="00436A0F"/>
    <w:rsid w:val="00437150"/>
    <w:rsid w:val="004374BA"/>
    <w:rsid w:val="0043750A"/>
    <w:rsid w:val="00437FE4"/>
    <w:rsid w:val="00440AB4"/>
    <w:rsid w:val="0044191A"/>
    <w:rsid w:val="004423A9"/>
    <w:rsid w:val="00443081"/>
    <w:rsid w:val="0044404F"/>
    <w:rsid w:val="0044407B"/>
    <w:rsid w:val="00444CAC"/>
    <w:rsid w:val="0044519F"/>
    <w:rsid w:val="004457E8"/>
    <w:rsid w:val="00447299"/>
    <w:rsid w:val="0045009B"/>
    <w:rsid w:val="00450E4B"/>
    <w:rsid w:val="00452788"/>
    <w:rsid w:val="004552D8"/>
    <w:rsid w:val="00456C57"/>
    <w:rsid w:val="00456C6C"/>
    <w:rsid w:val="00456E86"/>
    <w:rsid w:val="004574EA"/>
    <w:rsid w:val="004613AF"/>
    <w:rsid w:val="0046514B"/>
    <w:rsid w:val="0046614D"/>
    <w:rsid w:val="004703AD"/>
    <w:rsid w:val="00471898"/>
    <w:rsid w:val="00471DC8"/>
    <w:rsid w:val="00471EDD"/>
    <w:rsid w:val="004732E9"/>
    <w:rsid w:val="0047387F"/>
    <w:rsid w:val="004755D4"/>
    <w:rsid w:val="00475A4E"/>
    <w:rsid w:val="004814D9"/>
    <w:rsid w:val="004816E3"/>
    <w:rsid w:val="004825C7"/>
    <w:rsid w:val="0048381C"/>
    <w:rsid w:val="00484A96"/>
    <w:rsid w:val="004854BB"/>
    <w:rsid w:val="00485BCA"/>
    <w:rsid w:val="00486059"/>
    <w:rsid w:val="00487AF5"/>
    <w:rsid w:val="00490D0F"/>
    <w:rsid w:val="00492094"/>
    <w:rsid w:val="00493454"/>
    <w:rsid w:val="00496068"/>
    <w:rsid w:val="00496606"/>
    <w:rsid w:val="00497221"/>
    <w:rsid w:val="00497B4A"/>
    <w:rsid w:val="004A05C2"/>
    <w:rsid w:val="004A1439"/>
    <w:rsid w:val="004A29F7"/>
    <w:rsid w:val="004A3403"/>
    <w:rsid w:val="004A3889"/>
    <w:rsid w:val="004A3CB2"/>
    <w:rsid w:val="004A4B6F"/>
    <w:rsid w:val="004A53E8"/>
    <w:rsid w:val="004A72F2"/>
    <w:rsid w:val="004A7751"/>
    <w:rsid w:val="004B0A8E"/>
    <w:rsid w:val="004B0E57"/>
    <w:rsid w:val="004B35DD"/>
    <w:rsid w:val="004B42F7"/>
    <w:rsid w:val="004B518E"/>
    <w:rsid w:val="004B684B"/>
    <w:rsid w:val="004C0079"/>
    <w:rsid w:val="004C0723"/>
    <w:rsid w:val="004C0A01"/>
    <w:rsid w:val="004C29D1"/>
    <w:rsid w:val="004C2D51"/>
    <w:rsid w:val="004C2D63"/>
    <w:rsid w:val="004C4698"/>
    <w:rsid w:val="004C482B"/>
    <w:rsid w:val="004C7E9A"/>
    <w:rsid w:val="004D0ED8"/>
    <w:rsid w:val="004D12BD"/>
    <w:rsid w:val="004D1853"/>
    <w:rsid w:val="004D278D"/>
    <w:rsid w:val="004D453C"/>
    <w:rsid w:val="004D6BA7"/>
    <w:rsid w:val="004D7093"/>
    <w:rsid w:val="004E0003"/>
    <w:rsid w:val="004E070E"/>
    <w:rsid w:val="004E2496"/>
    <w:rsid w:val="004E2AF8"/>
    <w:rsid w:val="004E2C55"/>
    <w:rsid w:val="004E51E0"/>
    <w:rsid w:val="004E5E66"/>
    <w:rsid w:val="004E61DA"/>
    <w:rsid w:val="004E6577"/>
    <w:rsid w:val="004E78D9"/>
    <w:rsid w:val="004E7ADB"/>
    <w:rsid w:val="004F1BA4"/>
    <w:rsid w:val="004F1E09"/>
    <w:rsid w:val="004F2951"/>
    <w:rsid w:val="004F6B52"/>
    <w:rsid w:val="004F78E2"/>
    <w:rsid w:val="00503B4D"/>
    <w:rsid w:val="005047E6"/>
    <w:rsid w:val="00504EE9"/>
    <w:rsid w:val="0050698F"/>
    <w:rsid w:val="005103F4"/>
    <w:rsid w:val="00510E13"/>
    <w:rsid w:val="005113AF"/>
    <w:rsid w:val="00512747"/>
    <w:rsid w:val="00512A16"/>
    <w:rsid w:val="0051753C"/>
    <w:rsid w:val="00521576"/>
    <w:rsid w:val="0052214E"/>
    <w:rsid w:val="005225D4"/>
    <w:rsid w:val="00522C10"/>
    <w:rsid w:val="005250E6"/>
    <w:rsid w:val="00525D29"/>
    <w:rsid w:val="00526A2C"/>
    <w:rsid w:val="0053194C"/>
    <w:rsid w:val="00534088"/>
    <w:rsid w:val="00535F2E"/>
    <w:rsid w:val="0053604F"/>
    <w:rsid w:val="005376DE"/>
    <w:rsid w:val="00540932"/>
    <w:rsid w:val="005409FE"/>
    <w:rsid w:val="00540C19"/>
    <w:rsid w:val="00541345"/>
    <w:rsid w:val="0054295D"/>
    <w:rsid w:val="00542D23"/>
    <w:rsid w:val="005432E9"/>
    <w:rsid w:val="0054442C"/>
    <w:rsid w:val="00544631"/>
    <w:rsid w:val="00544E5F"/>
    <w:rsid w:val="00545E8E"/>
    <w:rsid w:val="0054637F"/>
    <w:rsid w:val="005463CC"/>
    <w:rsid w:val="0054644B"/>
    <w:rsid w:val="00546BE8"/>
    <w:rsid w:val="00547407"/>
    <w:rsid w:val="00550285"/>
    <w:rsid w:val="005503C2"/>
    <w:rsid w:val="005508CA"/>
    <w:rsid w:val="0055135E"/>
    <w:rsid w:val="0055213C"/>
    <w:rsid w:val="00552BB8"/>
    <w:rsid w:val="00554330"/>
    <w:rsid w:val="0055457F"/>
    <w:rsid w:val="00555354"/>
    <w:rsid w:val="005562F1"/>
    <w:rsid w:val="00556B33"/>
    <w:rsid w:val="00556D61"/>
    <w:rsid w:val="00561280"/>
    <w:rsid w:val="00561590"/>
    <w:rsid w:val="00561BB6"/>
    <w:rsid w:val="00562492"/>
    <w:rsid w:val="005629CB"/>
    <w:rsid w:val="00563E97"/>
    <w:rsid w:val="00567811"/>
    <w:rsid w:val="0057110D"/>
    <w:rsid w:val="00572A20"/>
    <w:rsid w:val="0057303A"/>
    <w:rsid w:val="00573C0B"/>
    <w:rsid w:val="00575D6B"/>
    <w:rsid w:val="005776E9"/>
    <w:rsid w:val="00580B23"/>
    <w:rsid w:val="005812C4"/>
    <w:rsid w:val="00581D10"/>
    <w:rsid w:val="0058250B"/>
    <w:rsid w:val="00582C00"/>
    <w:rsid w:val="005836F8"/>
    <w:rsid w:val="0058435A"/>
    <w:rsid w:val="00584A1C"/>
    <w:rsid w:val="00585C99"/>
    <w:rsid w:val="005862D0"/>
    <w:rsid w:val="005867B2"/>
    <w:rsid w:val="005875E2"/>
    <w:rsid w:val="00591630"/>
    <w:rsid w:val="005918FA"/>
    <w:rsid w:val="00591900"/>
    <w:rsid w:val="0059257C"/>
    <w:rsid w:val="00592A86"/>
    <w:rsid w:val="005959A1"/>
    <w:rsid w:val="005959B4"/>
    <w:rsid w:val="005978E8"/>
    <w:rsid w:val="005A026C"/>
    <w:rsid w:val="005A21F5"/>
    <w:rsid w:val="005A2C63"/>
    <w:rsid w:val="005A4196"/>
    <w:rsid w:val="005A52BF"/>
    <w:rsid w:val="005A65F7"/>
    <w:rsid w:val="005A7834"/>
    <w:rsid w:val="005B4801"/>
    <w:rsid w:val="005B65C2"/>
    <w:rsid w:val="005C1662"/>
    <w:rsid w:val="005C1F5A"/>
    <w:rsid w:val="005C2300"/>
    <w:rsid w:val="005C23A4"/>
    <w:rsid w:val="005C248A"/>
    <w:rsid w:val="005C49DC"/>
    <w:rsid w:val="005C4F2D"/>
    <w:rsid w:val="005C786C"/>
    <w:rsid w:val="005C79C4"/>
    <w:rsid w:val="005D0758"/>
    <w:rsid w:val="005D1998"/>
    <w:rsid w:val="005D1CDF"/>
    <w:rsid w:val="005D1EF6"/>
    <w:rsid w:val="005D2BB7"/>
    <w:rsid w:val="005D37B6"/>
    <w:rsid w:val="005D4BDD"/>
    <w:rsid w:val="005D5541"/>
    <w:rsid w:val="005D6A51"/>
    <w:rsid w:val="005D742E"/>
    <w:rsid w:val="005D7CF7"/>
    <w:rsid w:val="005E09AA"/>
    <w:rsid w:val="005E31C1"/>
    <w:rsid w:val="005E61A8"/>
    <w:rsid w:val="005E691B"/>
    <w:rsid w:val="005E7D82"/>
    <w:rsid w:val="005E7E76"/>
    <w:rsid w:val="005F57B2"/>
    <w:rsid w:val="005F6419"/>
    <w:rsid w:val="00600865"/>
    <w:rsid w:val="00600B0A"/>
    <w:rsid w:val="00601972"/>
    <w:rsid w:val="00602150"/>
    <w:rsid w:val="0060242A"/>
    <w:rsid w:val="00602737"/>
    <w:rsid w:val="00602BDF"/>
    <w:rsid w:val="0060417C"/>
    <w:rsid w:val="0060543D"/>
    <w:rsid w:val="00605981"/>
    <w:rsid w:val="00605FF6"/>
    <w:rsid w:val="0060602D"/>
    <w:rsid w:val="00606337"/>
    <w:rsid w:val="0060641C"/>
    <w:rsid w:val="00606E57"/>
    <w:rsid w:val="006104DD"/>
    <w:rsid w:val="006105DA"/>
    <w:rsid w:val="00610D89"/>
    <w:rsid w:val="00611590"/>
    <w:rsid w:val="006118C3"/>
    <w:rsid w:val="006130B5"/>
    <w:rsid w:val="00617400"/>
    <w:rsid w:val="00617705"/>
    <w:rsid w:val="0061776D"/>
    <w:rsid w:val="006179DA"/>
    <w:rsid w:val="00621672"/>
    <w:rsid w:val="0062268F"/>
    <w:rsid w:val="006233B1"/>
    <w:rsid w:val="00623406"/>
    <w:rsid w:val="00623899"/>
    <w:rsid w:val="00623CBD"/>
    <w:rsid w:val="0062572D"/>
    <w:rsid w:val="006257E5"/>
    <w:rsid w:val="006260BC"/>
    <w:rsid w:val="00626B5C"/>
    <w:rsid w:val="00626EE0"/>
    <w:rsid w:val="006307B8"/>
    <w:rsid w:val="006324D2"/>
    <w:rsid w:val="00632D29"/>
    <w:rsid w:val="00633A23"/>
    <w:rsid w:val="006345AA"/>
    <w:rsid w:val="00634EDE"/>
    <w:rsid w:val="0063502E"/>
    <w:rsid w:val="0063539B"/>
    <w:rsid w:val="0063574C"/>
    <w:rsid w:val="006361A5"/>
    <w:rsid w:val="00641488"/>
    <w:rsid w:val="00641800"/>
    <w:rsid w:val="0064225A"/>
    <w:rsid w:val="00643E4F"/>
    <w:rsid w:val="006448C7"/>
    <w:rsid w:val="006456F0"/>
    <w:rsid w:val="00647C7C"/>
    <w:rsid w:val="00650298"/>
    <w:rsid w:val="00652DE1"/>
    <w:rsid w:val="00654424"/>
    <w:rsid w:val="00655318"/>
    <w:rsid w:val="0065597F"/>
    <w:rsid w:val="00657D94"/>
    <w:rsid w:val="00657F33"/>
    <w:rsid w:val="0066027B"/>
    <w:rsid w:val="00660AB1"/>
    <w:rsid w:val="00662715"/>
    <w:rsid w:val="00663966"/>
    <w:rsid w:val="00664950"/>
    <w:rsid w:val="006649EC"/>
    <w:rsid w:val="00665BA7"/>
    <w:rsid w:val="006666FE"/>
    <w:rsid w:val="006701D9"/>
    <w:rsid w:val="006726D8"/>
    <w:rsid w:val="00675D56"/>
    <w:rsid w:val="00677157"/>
    <w:rsid w:val="00677DA9"/>
    <w:rsid w:val="00681B56"/>
    <w:rsid w:val="006824C2"/>
    <w:rsid w:val="006828A6"/>
    <w:rsid w:val="00682EAB"/>
    <w:rsid w:val="00683220"/>
    <w:rsid w:val="00687FA0"/>
    <w:rsid w:val="006906E7"/>
    <w:rsid w:val="00691216"/>
    <w:rsid w:val="00692577"/>
    <w:rsid w:val="00693ACF"/>
    <w:rsid w:val="00693EA0"/>
    <w:rsid w:val="00695C3D"/>
    <w:rsid w:val="00696B40"/>
    <w:rsid w:val="006A0CE5"/>
    <w:rsid w:val="006A22C3"/>
    <w:rsid w:val="006A2ED2"/>
    <w:rsid w:val="006A35A9"/>
    <w:rsid w:val="006A3C11"/>
    <w:rsid w:val="006A4697"/>
    <w:rsid w:val="006A507A"/>
    <w:rsid w:val="006A67A9"/>
    <w:rsid w:val="006B04F9"/>
    <w:rsid w:val="006B0FFE"/>
    <w:rsid w:val="006B3A87"/>
    <w:rsid w:val="006B5C2F"/>
    <w:rsid w:val="006B664F"/>
    <w:rsid w:val="006B7010"/>
    <w:rsid w:val="006B7181"/>
    <w:rsid w:val="006C0E1F"/>
    <w:rsid w:val="006C193B"/>
    <w:rsid w:val="006C3095"/>
    <w:rsid w:val="006C5058"/>
    <w:rsid w:val="006C5068"/>
    <w:rsid w:val="006C6324"/>
    <w:rsid w:val="006C7657"/>
    <w:rsid w:val="006C79AF"/>
    <w:rsid w:val="006D016E"/>
    <w:rsid w:val="006D047F"/>
    <w:rsid w:val="006D05A3"/>
    <w:rsid w:val="006D2FE5"/>
    <w:rsid w:val="006D3A9F"/>
    <w:rsid w:val="006D3F93"/>
    <w:rsid w:val="006D46FA"/>
    <w:rsid w:val="006E1151"/>
    <w:rsid w:val="006E16B2"/>
    <w:rsid w:val="006E2734"/>
    <w:rsid w:val="006E29A1"/>
    <w:rsid w:val="006E3C31"/>
    <w:rsid w:val="006E5104"/>
    <w:rsid w:val="006E58D3"/>
    <w:rsid w:val="006E6311"/>
    <w:rsid w:val="006F0204"/>
    <w:rsid w:val="006F0A3D"/>
    <w:rsid w:val="006F15A7"/>
    <w:rsid w:val="006F3F60"/>
    <w:rsid w:val="006F500B"/>
    <w:rsid w:val="006F7286"/>
    <w:rsid w:val="00700609"/>
    <w:rsid w:val="00700ACD"/>
    <w:rsid w:val="007010F8"/>
    <w:rsid w:val="00702BF1"/>
    <w:rsid w:val="007036F7"/>
    <w:rsid w:val="00704B99"/>
    <w:rsid w:val="00705CF1"/>
    <w:rsid w:val="00707BD6"/>
    <w:rsid w:val="0071121D"/>
    <w:rsid w:val="00711999"/>
    <w:rsid w:val="007145FF"/>
    <w:rsid w:val="00715B2A"/>
    <w:rsid w:val="00715EEF"/>
    <w:rsid w:val="0072041C"/>
    <w:rsid w:val="00723D8A"/>
    <w:rsid w:val="00723DD1"/>
    <w:rsid w:val="00726D6D"/>
    <w:rsid w:val="00727D41"/>
    <w:rsid w:val="00730D63"/>
    <w:rsid w:val="00730E42"/>
    <w:rsid w:val="0073249D"/>
    <w:rsid w:val="007333FF"/>
    <w:rsid w:val="007335B4"/>
    <w:rsid w:val="00734235"/>
    <w:rsid w:val="0073740B"/>
    <w:rsid w:val="00737EBA"/>
    <w:rsid w:val="0074087D"/>
    <w:rsid w:val="0074129B"/>
    <w:rsid w:val="0074158D"/>
    <w:rsid w:val="00742319"/>
    <w:rsid w:val="0074361D"/>
    <w:rsid w:val="0074486C"/>
    <w:rsid w:val="007448FC"/>
    <w:rsid w:val="00744DF2"/>
    <w:rsid w:val="007450F1"/>
    <w:rsid w:val="0074590B"/>
    <w:rsid w:val="007468A2"/>
    <w:rsid w:val="007469A0"/>
    <w:rsid w:val="0075094F"/>
    <w:rsid w:val="00751515"/>
    <w:rsid w:val="0075183F"/>
    <w:rsid w:val="0075274F"/>
    <w:rsid w:val="00754553"/>
    <w:rsid w:val="007550D2"/>
    <w:rsid w:val="007555B7"/>
    <w:rsid w:val="00756A61"/>
    <w:rsid w:val="00760ED8"/>
    <w:rsid w:val="007626B7"/>
    <w:rsid w:val="007627C7"/>
    <w:rsid w:val="00764226"/>
    <w:rsid w:val="00764425"/>
    <w:rsid w:val="0076498D"/>
    <w:rsid w:val="00765D3E"/>
    <w:rsid w:val="00765F16"/>
    <w:rsid w:val="007661E5"/>
    <w:rsid w:val="007661F7"/>
    <w:rsid w:val="00766395"/>
    <w:rsid w:val="0076683B"/>
    <w:rsid w:val="00766AD6"/>
    <w:rsid w:val="00767AB5"/>
    <w:rsid w:val="00770E1E"/>
    <w:rsid w:val="00771FBC"/>
    <w:rsid w:val="007726F5"/>
    <w:rsid w:val="00772AA8"/>
    <w:rsid w:val="00773845"/>
    <w:rsid w:val="00773E99"/>
    <w:rsid w:val="00775475"/>
    <w:rsid w:val="00775FBB"/>
    <w:rsid w:val="007763C4"/>
    <w:rsid w:val="0078168D"/>
    <w:rsid w:val="0078176B"/>
    <w:rsid w:val="0078212B"/>
    <w:rsid w:val="0078271A"/>
    <w:rsid w:val="00783AA9"/>
    <w:rsid w:val="00783EC4"/>
    <w:rsid w:val="007842CD"/>
    <w:rsid w:val="00784DF6"/>
    <w:rsid w:val="00785232"/>
    <w:rsid w:val="0078569E"/>
    <w:rsid w:val="00785E4D"/>
    <w:rsid w:val="007867AA"/>
    <w:rsid w:val="00786858"/>
    <w:rsid w:val="00786994"/>
    <w:rsid w:val="0078769E"/>
    <w:rsid w:val="00787A21"/>
    <w:rsid w:val="007914B0"/>
    <w:rsid w:val="0079276F"/>
    <w:rsid w:val="00792B8F"/>
    <w:rsid w:val="00793299"/>
    <w:rsid w:val="00793BDF"/>
    <w:rsid w:val="00793FA8"/>
    <w:rsid w:val="00794BFC"/>
    <w:rsid w:val="00794E34"/>
    <w:rsid w:val="007A0DBD"/>
    <w:rsid w:val="007A1D1C"/>
    <w:rsid w:val="007A2C02"/>
    <w:rsid w:val="007A4295"/>
    <w:rsid w:val="007A4CCD"/>
    <w:rsid w:val="007A6793"/>
    <w:rsid w:val="007A6D47"/>
    <w:rsid w:val="007A7462"/>
    <w:rsid w:val="007A7FF0"/>
    <w:rsid w:val="007B0DC5"/>
    <w:rsid w:val="007B186C"/>
    <w:rsid w:val="007B1FE5"/>
    <w:rsid w:val="007B30B6"/>
    <w:rsid w:val="007B4291"/>
    <w:rsid w:val="007B6417"/>
    <w:rsid w:val="007B6B08"/>
    <w:rsid w:val="007C011D"/>
    <w:rsid w:val="007C01EA"/>
    <w:rsid w:val="007C07ED"/>
    <w:rsid w:val="007C103E"/>
    <w:rsid w:val="007C131B"/>
    <w:rsid w:val="007C1696"/>
    <w:rsid w:val="007C1E37"/>
    <w:rsid w:val="007C3ED0"/>
    <w:rsid w:val="007C4290"/>
    <w:rsid w:val="007C5971"/>
    <w:rsid w:val="007C714C"/>
    <w:rsid w:val="007C76F6"/>
    <w:rsid w:val="007D1D3B"/>
    <w:rsid w:val="007D23DB"/>
    <w:rsid w:val="007D3F11"/>
    <w:rsid w:val="007D5F14"/>
    <w:rsid w:val="007D5F21"/>
    <w:rsid w:val="007D61A9"/>
    <w:rsid w:val="007D7B0A"/>
    <w:rsid w:val="007D7E20"/>
    <w:rsid w:val="007E0FF5"/>
    <w:rsid w:val="007E205C"/>
    <w:rsid w:val="007E3C2F"/>
    <w:rsid w:val="007E459D"/>
    <w:rsid w:val="007E5229"/>
    <w:rsid w:val="007E78D6"/>
    <w:rsid w:val="007F0E15"/>
    <w:rsid w:val="007F1CA8"/>
    <w:rsid w:val="007F3515"/>
    <w:rsid w:val="007F54B9"/>
    <w:rsid w:val="007F571D"/>
    <w:rsid w:val="007F6377"/>
    <w:rsid w:val="007F69DF"/>
    <w:rsid w:val="007F7831"/>
    <w:rsid w:val="00801316"/>
    <w:rsid w:val="008033A5"/>
    <w:rsid w:val="00805FB1"/>
    <w:rsid w:val="00806A76"/>
    <w:rsid w:val="00806C6C"/>
    <w:rsid w:val="0081024C"/>
    <w:rsid w:val="00810B26"/>
    <w:rsid w:val="00811968"/>
    <w:rsid w:val="00811C9D"/>
    <w:rsid w:val="008138B9"/>
    <w:rsid w:val="008144CC"/>
    <w:rsid w:val="00815C10"/>
    <w:rsid w:val="00815DFF"/>
    <w:rsid w:val="00816C80"/>
    <w:rsid w:val="00820B21"/>
    <w:rsid w:val="00831C83"/>
    <w:rsid w:val="008321E4"/>
    <w:rsid w:val="00832B74"/>
    <w:rsid w:val="00834E4C"/>
    <w:rsid w:val="008350EB"/>
    <w:rsid w:val="008364E6"/>
    <w:rsid w:val="00836E08"/>
    <w:rsid w:val="008376B5"/>
    <w:rsid w:val="00841BCD"/>
    <w:rsid w:val="00843715"/>
    <w:rsid w:val="00843C83"/>
    <w:rsid w:val="008466E4"/>
    <w:rsid w:val="00847993"/>
    <w:rsid w:val="00850546"/>
    <w:rsid w:val="00850790"/>
    <w:rsid w:val="00851A8E"/>
    <w:rsid w:val="0085206A"/>
    <w:rsid w:val="0085365B"/>
    <w:rsid w:val="00853C3F"/>
    <w:rsid w:val="00853FAF"/>
    <w:rsid w:val="008549D6"/>
    <w:rsid w:val="00854DF3"/>
    <w:rsid w:val="00855262"/>
    <w:rsid w:val="00856088"/>
    <w:rsid w:val="00861A60"/>
    <w:rsid w:val="008622E8"/>
    <w:rsid w:val="008623C8"/>
    <w:rsid w:val="008624B6"/>
    <w:rsid w:val="00862CDB"/>
    <w:rsid w:val="0086618B"/>
    <w:rsid w:val="00866415"/>
    <w:rsid w:val="008670B4"/>
    <w:rsid w:val="00870D86"/>
    <w:rsid w:val="00874144"/>
    <w:rsid w:val="008742B1"/>
    <w:rsid w:val="00875BA1"/>
    <w:rsid w:val="008765F9"/>
    <w:rsid w:val="00876EAB"/>
    <w:rsid w:val="008773BE"/>
    <w:rsid w:val="0088098A"/>
    <w:rsid w:val="00880DE0"/>
    <w:rsid w:val="008826C1"/>
    <w:rsid w:val="00882705"/>
    <w:rsid w:val="008835D4"/>
    <w:rsid w:val="008836BE"/>
    <w:rsid w:val="00883DFD"/>
    <w:rsid w:val="00884BB3"/>
    <w:rsid w:val="00885123"/>
    <w:rsid w:val="00886FE7"/>
    <w:rsid w:val="008875DF"/>
    <w:rsid w:val="00887A9A"/>
    <w:rsid w:val="00887BD5"/>
    <w:rsid w:val="00890AD8"/>
    <w:rsid w:val="0089226B"/>
    <w:rsid w:val="008931BD"/>
    <w:rsid w:val="00893BA7"/>
    <w:rsid w:val="008944A1"/>
    <w:rsid w:val="008966FC"/>
    <w:rsid w:val="00897C3E"/>
    <w:rsid w:val="00897DAC"/>
    <w:rsid w:val="008A0106"/>
    <w:rsid w:val="008A0FAB"/>
    <w:rsid w:val="008A1BF7"/>
    <w:rsid w:val="008A209F"/>
    <w:rsid w:val="008A22B1"/>
    <w:rsid w:val="008A2735"/>
    <w:rsid w:val="008A307D"/>
    <w:rsid w:val="008A3534"/>
    <w:rsid w:val="008A570A"/>
    <w:rsid w:val="008A5B0E"/>
    <w:rsid w:val="008A63CC"/>
    <w:rsid w:val="008A6E8D"/>
    <w:rsid w:val="008B07AC"/>
    <w:rsid w:val="008B0961"/>
    <w:rsid w:val="008B0EE3"/>
    <w:rsid w:val="008B15C7"/>
    <w:rsid w:val="008B229A"/>
    <w:rsid w:val="008B4655"/>
    <w:rsid w:val="008B4FFE"/>
    <w:rsid w:val="008B6364"/>
    <w:rsid w:val="008B66AC"/>
    <w:rsid w:val="008B738A"/>
    <w:rsid w:val="008B7DB6"/>
    <w:rsid w:val="008C0A17"/>
    <w:rsid w:val="008C0E69"/>
    <w:rsid w:val="008C2455"/>
    <w:rsid w:val="008C2951"/>
    <w:rsid w:val="008C2A52"/>
    <w:rsid w:val="008C3462"/>
    <w:rsid w:val="008C7825"/>
    <w:rsid w:val="008C7C07"/>
    <w:rsid w:val="008D053E"/>
    <w:rsid w:val="008D067A"/>
    <w:rsid w:val="008D1DC9"/>
    <w:rsid w:val="008D211F"/>
    <w:rsid w:val="008D3EC0"/>
    <w:rsid w:val="008D6BBE"/>
    <w:rsid w:val="008E1072"/>
    <w:rsid w:val="008E15E3"/>
    <w:rsid w:val="008E280D"/>
    <w:rsid w:val="008E3693"/>
    <w:rsid w:val="008E5B4D"/>
    <w:rsid w:val="008E63DE"/>
    <w:rsid w:val="008E7DED"/>
    <w:rsid w:val="008F0EED"/>
    <w:rsid w:val="008F3246"/>
    <w:rsid w:val="008F4902"/>
    <w:rsid w:val="008F4E3C"/>
    <w:rsid w:val="008F5180"/>
    <w:rsid w:val="00900192"/>
    <w:rsid w:val="0090091A"/>
    <w:rsid w:val="00902810"/>
    <w:rsid w:val="009042BD"/>
    <w:rsid w:val="0090703D"/>
    <w:rsid w:val="00907D73"/>
    <w:rsid w:val="00910541"/>
    <w:rsid w:val="00911884"/>
    <w:rsid w:val="00911A7E"/>
    <w:rsid w:val="00912160"/>
    <w:rsid w:val="00912691"/>
    <w:rsid w:val="00912F22"/>
    <w:rsid w:val="0091430C"/>
    <w:rsid w:val="00914DA9"/>
    <w:rsid w:val="00915037"/>
    <w:rsid w:val="0091718C"/>
    <w:rsid w:val="009173EE"/>
    <w:rsid w:val="00917D03"/>
    <w:rsid w:val="00917E63"/>
    <w:rsid w:val="009223E1"/>
    <w:rsid w:val="009224B6"/>
    <w:rsid w:val="00923BE1"/>
    <w:rsid w:val="00925DD5"/>
    <w:rsid w:val="00926962"/>
    <w:rsid w:val="00926A84"/>
    <w:rsid w:val="0092746F"/>
    <w:rsid w:val="00930AF5"/>
    <w:rsid w:val="009346D3"/>
    <w:rsid w:val="00936159"/>
    <w:rsid w:val="009361DC"/>
    <w:rsid w:val="00937780"/>
    <w:rsid w:val="009412B5"/>
    <w:rsid w:val="0094280C"/>
    <w:rsid w:val="009446D4"/>
    <w:rsid w:val="00946045"/>
    <w:rsid w:val="009524BE"/>
    <w:rsid w:val="00953F65"/>
    <w:rsid w:val="009548C2"/>
    <w:rsid w:val="00954ACF"/>
    <w:rsid w:val="0095536E"/>
    <w:rsid w:val="00955C01"/>
    <w:rsid w:val="00955D7A"/>
    <w:rsid w:val="00960402"/>
    <w:rsid w:val="00960BBE"/>
    <w:rsid w:val="0096162A"/>
    <w:rsid w:val="009616FB"/>
    <w:rsid w:val="00961C48"/>
    <w:rsid w:val="00962ED2"/>
    <w:rsid w:val="00963C91"/>
    <w:rsid w:val="009646A2"/>
    <w:rsid w:val="00967219"/>
    <w:rsid w:val="009713C3"/>
    <w:rsid w:val="00972FEF"/>
    <w:rsid w:val="00973EF6"/>
    <w:rsid w:val="009758A1"/>
    <w:rsid w:val="00975DFA"/>
    <w:rsid w:val="00977E1D"/>
    <w:rsid w:val="00981790"/>
    <w:rsid w:val="00981E57"/>
    <w:rsid w:val="00982A37"/>
    <w:rsid w:val="00982CEC"/>
    <w:rsid w:val="009832FD"/>
    <w:rsid w:val="009839E1"/>
    <w:rsid w:val="0098471F"/>
    <w:rsid w:val="00985B05"/>
    <w:rsid w:val="00985EB2"/>
    <w:rsid w:val="0098689F"/>
    <w:rsid w:val="00986D68"/>
    <w:rsid w:val="00987DA6"/>
    <w:rsid w:val="00992529"/>
    <w:rsid w:val="00993069"/>
    <w:rsid w:val="00993B48"/>
    <w:rsid w:val="00994467"/>
    <w:rsid w:val="0099671A"/>
    <w:rsid w:val="00997A94"/>
    <w:rsid w:val="00997E4D"/>
    <w:rsid w:val="009A039C"/>
    <w:rsid w:val="009A1761"/>
    <w:rsid w:val="009A2641"/>
    <w:rsid w:val="009A2947"/>
    <w:rsid w:val="009A331A"/>
    <w:rsid w:val="009A3517"/>
    <w:rsid w:val="009A3D13"/>
    <w:rsid w:val="009A6260"/>
    <w:rsid w:val="009A69F7"/>
    <w:rsid w:val="009A7628"/>
    <w:rsid w:val="009B0573"/>
    <w:rsid w:val="009B27C8"/>
    <w:rsid w:val="009B29C2"/>
    <w:rsid w:val="009B2F33"/>
    <w:rsid w:val="009B379C"/>
    <w:rsid w:val="009B4D4A"/>
    <w:rsid w:val="009B4E0F"/>
    <w:rsid w:val="009B7423"/>
    <w:rsid w:val="009B7B4B"/>
    <w:rsid w:val="009B7C21"/>
    <w:rsid w:val="009C0F1D"/>
    <w:rsid w:val="009C1640"/>
    <w:rsid w:val="009C1D0F"/>
    <w:rsid w:val="009C27E3"/>
    <w:rsid w:val="009C2AF6"/>
    <w:rsid w:val="009C7362"/>
    <w:rsid w:val="009D0438"/>
    <w:rsid w:val="009D0453"/>
    <w:rsid w:val="009D2ED9"/>
    <w:rsid w:val="009D598D"/>
    <w:rsid w:val="009D5FDC"/>
    <w:rsid w:val="009E1387"/>
    <w:rsid w:val="009E17C9"/>
    <w:rsid w:val="009E3B90"/>
    <w:rsid w:val="009E55FF"/>
    <w:rsid w:val="009E5699"/>
    <w:rsid w:val="009E5A19"/>
    <w:rsid w:val="009E5ADC"/>
    <w:rsid w:val="009E6488"/>
    <w:rsid w:val="009E72FE"/>
    <w:rsid w:val="009F02E2"/>
    <w:rsid w:val="009F0ADB"/>
    <w:rsid w:val="009F4DE1"/>
    <w:rsid w:val="009F6582"/>
    <w:rsid w:val="009F6AFC"/>
    <w:rsid w:val="00A026FD"/>
    <w:rsid w:val="00A02C44"/>
    <w:rsid w:val="00A0391A"/>
    <w:rsid w:val="00A04992"/>
    <w:rsid w:val="00A04F2C"/>
    <w:rsid w:val="00A05F3C"/>
    <w:rsid w:val="00A05F6F"/>
    <w:rsid w:val="00A0667A"/>
    <w:rsid w:val="00A066CC"/>
    <w:rsid w:val="00A0716A"/>
    <w:rsid w:val="00A07AC3"/>
    <w:rsid w:val="00A07B2F"/>
    <w:rsid w:val="00A1015D"/>
    <w:rsid w:val="00A116CE"/>
    <w:rsid w:val="00A13C04"/>
    <w:rsid w:val="00A147AA"/>
    <w:rsid w:val="00A1550F"/>
    <w:rsid w:val="00A2049D"/>
    <w:rsid w:val="00A207B0"/>
    <w:rsid w:val="00A21D71"/>
    <w:rsid w:val="00A22B78"/>
    <w:rsid w:val="00A22F2B"/>
    <w:rsid w:val="00A231FD"/>
    <w:rsid w:val="00A2356C"/>
    <w:rsid w:val="00A2393C"/>
    <w:rsid w:val="00A24472"/>
    <w:rsid w:val="00A2454A"/>
    <w:rsid w:val="00A251F3"/>
    <w:rsid w:val="00A25AE5"/>
    <w:rsid w:val="00A26167"/>
    <w:rsid w:val="00A273D4"/>
    <w:rsid w:val="00A277F1"/>
    <w:rsid w:val="00A31130"/>
    <w:rsid w:val="00A334C1"/>
    <w:rsid w:val="00A34367"/>
    <w:rsid w:val="00A34D8D"/>
    <w:rsid w:val="00A34FF2"/>
    <w:rsid w:val="00A35DA5"/>
    <w:rsid w:val="00A37002"/>
    <w:rsid w:val="00A4021F"/>
    <w:rsid w:val="00A4120E"/>
    <w:rsid w:val="00A4355E"/>
    <w:rsid w:val="00A435F0"/>
    <w:rsid w:val="00A44628"/>
    <w:rsid w:val="00A44D7F"/>
    <w:rsid w:val="00A51342"/>
    <w:rsid w:val="00A52505"/>
    <w:rsid w:val="00A52AE7"/>
    <w:rsid w:val="00A535CC"/>
    <w:rsid w:val="00A54253"/>
    <w:rsid w:val="00A55EFD"/>
    <w:rsid w:val="00A56C1D"/>
    <w:rsid w:val="00A6022A"/>
    <w:rsid w:val="00A60309"/>
    <w:rsid w:val="00A6058D"/>
    <w:rsid w:val="00A61C36"/>
    <w:rsid w:val="00A62643"/>
    <w:rsid w:val="00A6757B"/>
    <w:rsid w:val="00A70456"/>
    <w:rsid w:val="00A70C1A"/>
    <w:rsid w:val="00A70C56"/>
    <w:rsid w:val="00A719A3"/>
    <w:rsid w:val="00A7299D"/>
    <w:rsid w:val="00A72A1C"/>
    <w:rsid w:val="00A72DBC"/>
    <w:rsid w:val="00A73040"/>
    <w:rsid w:val="00A73A5F"/>
    <w:rsid w:val="00A73C4F"/>
    <w:rsid w:val="00A753A2"/>
    <w:rsid w:val="00A76785"/>
    <w:rsid w:val="00A769A3"/>
    <w:rsid w:val="00A76AF7"/>
    <w:rsid w:val="00A77D92"/>
    <w:rsid w:val="00A80E68"/>
    <w:rsid w:val="00A810C7"/>
    <w:rsid w:val="00A811E0"/>
    <w:rsid w:val="00A816F0"/>
    <w:rsid w:val="00A83652"/>
    <w:rsid w:val="00A84C40"/>
    <w:rsid w:val="00A8513A"/>
    <w:rsid w:val="00A851B7"/>
    <w:rsid w:val="00A86B6F"/>
    <w:rsid w:val="00A87868"/>
    <w:rsid w:val="00A87BD1"/>
    <w:rsid w:val="00A87C93"/>
    <w:rsid w:val="00A90B43"/>
    <w:rsid w:val="00A91129"/>
    <w:rsid w:val="00A92BCD"/>
    <w:rsid w:val="00A941D3"/>
    <w:rsid w:val="00A94C2B"/>
    <w:rsid w:val="00A954D9"/>
    <w:rsid w:val="00A95FA1"/>
    <w:rsid w:val="00A96A0C"/>
    <w:rsid w:val="00A96BC3"/>
    <w:rsid w:val="00AA1B0E"/>
    <w:rsid w:val="00AA2DE4"/>
    <w:rsid w:val="00AA3AA1"/>
    <w:rsid w:val="00AA3E1A"/>
    <w:rsid w:val="00AA47B6"/>
    <w:rsid w:val="00AA485E"/>
    <w:rsid w:val="00AA725A"/>
    <w:rsid w:val="00AB04DF"/>
    <w:rsid w:val="00AB3048"/>
    <w:rsid w:val="00AB3EE1"/>
    <w:rsid w:val="00AB406C"/>
    <w:rsid w:val="00AB4C70"/>
    <w:rsid w:val="00AB753B"/>
    <w:rsid w:val="00AC14D9"/>
    <w:rsid w:val="00AC163B"/>
    <w:rsid w:val="00AC1C02"/>
    <w:rsid w:val="00AC3E37"/>
    <w:rsid w:val="00AC5CA7"/>
    <w:rsid w:val="00AC6058"/>
    <w:rsid w:val="00AC67E7"/>
    <w:rsid w:val="00AD140E"/>
    <w:rsid w:val="00AD1AAA"/>
    <w:rsid w:val="00AD4008"/>
    <w:rsid w:val="00AD5345"/>
    <w:rsid w:val="00AD555B"/>
    <w:rsid w:val="00AD5C4D"/>
    <w:rsid w:val="00AD63BA"/>
    <w:rsid w:val="00AD7002"/>
    <w:rsid w:val="00AE1B2D"/>
    <w:rsid w:val="00AE2BA5"/>
    <w:rsid w:val="00AE56B1"/>
    <w:rsid w:val="00AE5B8C"/>
    <w:rsid w:val="00AE5FFF"/>
    <w:rsid w:val="00AE69BF"/>
    <w:rsid w:val="00AE6D09"/>
    <w:rsid w:val="00AE7035"/>
    <w:rsid w:val="00AF0813"/>
    <w:rsid w:val="00AF1460"/>
    <w:rsid w:val="00AF1AB3"/>
    <w:rsid w:val="00AF215A"/>
    <w:rsid w:val="00AF2D85"/>
    <w:rsid w:val="00AF308F"/>
    <w:rsid w:val="00AF3249"/>
    <w:rsid w:val="00AF3DFB"/>
    <w:rsid w:val="00AF46E6"/>
    <w:rsid w:val="00AF48A6"/>
    <w:rsid w:val="00AF5396"/>
    <w:rsid w:val="00AF6265"/>
    <w:rsid w:val="00AF71ED"/>
    <w:rsid w:val="00AF7A7C"/>
    <w:rsid w:val="00B00D65"/>
    <w:rsid w:val="00B01E6C"/>
    <w:rsid w:val="00B04218"/>
    <w:rsid w:val="00B0470A"/>
    <w:rsid w:val="00B055F8"/>
    <w:rsid w:val="00B05BD3"/>
    <w:rsid w:val="00B07CBC"/>
    <w:rsid w:val="00B07EF6"/>
    <w:rsid w:val="00B1027B"/>
    <w:rsid w:val="00B10C50"/>
    <w:rsid w:val="00B12205"/>
    <w:rsid w:val="00B12BBF"/>
    <w:rsid w:val="00B1583D"/>
    <w:rsid w:val="00B1596A"/>
    <w:rsid w:val="00B15A0B"/>
    <w:rsid w:val="00B1716B"/>
    <w:rsid w:val="00B214DE"/>
    <w:rsid w:val="00B2194C"/>
    <w:rsid w:val="00B21D18"/>
    <w:rsid w:val="00B243A3"/>
    <w:rsid w:val="00B2719E"/>
    <w:rsid w:val="00B328F2"/>
    <w:rsid w:val="00B347B6"/>
    <w:rsid w:val="00B35220"/>
    <w:rsid w:val="00B35ACD"/>
    <w:rsid w:val="00B3664B"/>
    <w:rsid w:val="00B408B6"/>
    <w:rsid w:val="00B45061"/>
    <w:rsid w:val="00B45270"/>
    <w:rsid w:val="00B45394"/>
    <w:rsid w:val="00B45465"/>
    <w:rsid w:val="00B46264"/>
    <w:rsid w:val="00B51554"/>
    <w:rsid w:val="00B516E1"/>
    <w:rsid w:val="00B51C9F"/>
    <w:rsid w:val="00B5269A"/>
    <w:rsid w:val="00B542DA"/>
    <w:rsid w:val="00B54EFB"/>
    <w:rsid w:val="00B55277"/>
    <w:rsid w:val="00B55FF8"/>
    <w:rsid w:val="00B56120"/>
    <w:rsid w:val="00B57863"/>
    <w:rsid w:val="00B57BB3"/>
    <w:rsid w:val="00B602A2"/>
    <w:rsid w:val="00B606D3"/>
    <w:rsid w:val="00B6163B"/>
    <w:rsid w:val="00B63974"/>
    <w:rsid w:val="00B64ABB"/>
    <w:rsid w:val="00B65A0D"/>
    <w:rsid w:val="00B66656"/>
    <w:rsid w:val="00B70530"/>
    <w:rsid w:val="00B707A9"/>
    <w:rsid w:val="00B735C2"/>
    <w:rsid w:val="00B73862"/>
    <w:rsid w:val="00B739F9"/>
    <w:rsid w:val="00B73B2B"/>
    <w:rsid w:val="00B73F43"/>
    <w:rsid w:val="00B75F3D"/>
    <w:rsid w:val="00B77877"/>
    <w:rsid w:val="00B77D59"/>
    <w:rsid w:val="00B81C11"/>
    <w:rsid w:val="00B823CA"/>
    <w:rsid w:val="00B87812"/>
    <w:rsid w:val="00B901DB"/>
    <w:rsid w:val="00B90AF1"/>
    <w:rsid w:val="00B90FA8"/>
    <w:rsid w:val="00B91E51"/>
    <w:rsid w:val="00B930F9"/>
    <w:rsid w:val="00B94DF0"/>
    <w:rsid w:val="00B953C7"/>
    <w:rsid w:val="00B972EA"/>
    <w:rsid w:val="00B97711"/>
    <w:rsid w:val="00B979FE"/>
    <w:rsid w:val="00B97BFC"/>
    <w:rsid w:val="00BA09F0"/>
    <w:rsid w:val="00BA12D3"/>
    <w:rsid w:val="00BA2414"/>
    <w:rsid w:val="00BA4F40"/>
    <w:rsid w:val="00BA5FC1"/>
    <w:rsid w:val="00BA6898"/>
    <w:rsid w:val="00BA6B66"/>
    <w:rsid w:val="00BA6E48"/>
    <w:rsid w:val="00BA6EA1"/>
    <w:rsid w:val="00BA799A"/>
    <w:rsid w:val="00BB35F2"/>
    <w:rsid w:val="00BB4CED"/>
    <w:rsid w:val="00BB5DED"/>
    <w:rsid w:val="00BB6554"/>
    <w:rsid w:val="00BB663E"/>
    <w:rsid w:val="00BB6968"/>
    <w:rsid w:val="00BB6BCB"/>
    <w:rsid w:val="00BB6F1E"/>
    <w:rsid w:val="00BC3116"/>
    <w:rsid w:val="00BC313A"/>
    <w:rsid w:val="00BC56FD"/>
    <w:rsid w:val="00BC6667"/>
    <w:rsid w:val="00BC6799"/>
    <w:rsid w:val="00BC78EE"/>
    <w:rsid w:val="00BD34D9"/>
    <w:rsid w:val="00BD3D48"/>
    <w:rsid w:val="00BD46CC"/>
    <w:rsid w:val="00BD59D1"/>
    <w:rsid w:val="00BD6BAF"/>
    <w:rsid w:val="00BD73EB"/>
    <w:rsid w:val="00BE06F1"/>
    <w:rsid w:val="00BE0AF6"/>
    <w:rsid w:val="00BE183B"/>
    <w:rsid w:val="00BE1F03"/>
    <w:rsid w:val="00BE258A"/>
    <w:rsid w:val="00BE2A08"/>
    <w:rsid w:val="00BE2FE3"/>
    <w:rsid w:val="00BE40D2"/>
    <w:rsid w:val="00BE58A7"/>
    <w:rsid w:val="00BE6445"/>
    <w:rsid w:val="00BE7496"/>
    <w:rsid w:val="00BF20AC"/>
    <w:rsid w:val="00BF2218"/>
    <w:rsid w:val="00BF24AD"/>
    <w:rsid w:val="00BF2E4B"/>
    <w:rsid w:val="00BF2F99"/>
    <w:rsid w:val="00BF373C"/>
    <w:rsid w:val="00BF735C"/>
    <w:rsid w:val="00C02D7D"/>
    <w:rsid w:val="00C03820"/>
    <w:rsid w:val="00C04043"/>
    <w:rsid w:val="00C0426B"/>
    <w:rsid w:val="00C045DF"/>
    <w:rsid w:val="00C04708"/>
    <w:rsid w:val="00C04C5E"/>
    <w:rsid w:val="00C05A6D"/>
    <w:rsid w:val="00C07538"/>
    <w:rsid w:val="00C11A7E"/>
    <w:rsid w:val="00C128AD"/>
    <w:rsid w:val="00C137CA"/>
    <w:rsid w:val="00C15365"/>
    <w:rsid w:val="00C21454"/>
    <w:rsid w:val="00C21BB6"/>
    <w:rsid w:val="00C22758"/>
    <w:rsid w:val="00C22EAA"/>
    <w:rsid w:val="00C23C55"/>
    <w:rsid w:val="00C25DCA"/>
    <w:rsid w:val="00C26D43"/>
    <w:rsid w:val="00C2745B"/>
    <w:rsid w:val="00C30100"/>
    <w:rsid w:val="00C32D7C"/>
    <w:rsid w:val="00C33C9D"/>
    <w:rsid w:val="00C36A4B"/>
    <w:rsid w:val="00C36BDF"/>
    <w:rsid w:val="00C40E59"/>
    <w:rsid w:val="00C416A1"/>
    <w:rsid w:val="00C43EE6"/>
    <w:rsid w:val="00C45E7D"/>
    <w:rsid w:val="00C46548"/>
    <w:rsid w:val="00C5178C"/>
    <w:rsid w:val="00C51F33"/>
    <w:rsid w:val="00C539E6"/>
    <w:rsid w:val="00C53E90"/>
    <w:rsid w:val="00C54AEA"/>
    <w:rsid w:val="00C54C7F"/>
    <w:rsid w:val="00C55A9F"/>
    <w:rsid w:val="00C566DE"/>
    <w:rsid w:val="00C56AE9"/>
    <w:rsid w:val="00C56BB0"/>
    <w:rsid w:val="00C56C29"/>
    <w:rsid w:val="00C574D5"/>
    <w:rsid w:val="00C576DD"/>
    <w:rsid w:val="00C60F0C"/>
    <w:rsid w:val="00C61AAA"/>
    <w:rsid w:val="00C61C1D"/>
    <w:rsid w:val="00C61DA8"/>
    <w:rsid w:val="00C62234"/>
    <w:rsid w:val="00C6227C"/>
    <w:rsid w:val="00C627FE"/>
    <w:rsid w:val="00C62937"/>
    <w:rsid w:val="00C635DD"/>
    <w:rsid w:val="00C64B0B"/>
    <w:rsid w:val="00C66029"/>
    <w:rsid w:val="00C674C3"/>
    <w:rsid w:val="00C71454"/>
    <w:rsid w:val="00C730F3"/>
    <w:rsid w:val="00C73236"/>
    <w:rsid w:val="00C7386A"/>
    <w:rsid w:val="00C73F32"/>
    <w:rsid w:val="00C74958"/>
    <w:rsid w:val="00C771B5"/>
    <w:rsid w:val="00C82D74"/>
    <w:rsid w:val="00C83915"/>
    <w:rsid w:val="00C83E12"/>
    <w:rsid w:val="00C851FF"/>
    <w:rsid w:val="00C85778"/>
    <w:rsid w:val="00C85DE0"/>
    <w:rsid w:val="00C86D7D"/>
    <w:rsid w:val="00C870AA"/>
    <w:rsid w:val="00C87462"/>
    <w:rsid w:val="00C9005B"/>
    <w:rsid w:val="00C9125E"/>
    <w:rsid w:val="00C912FB"/>
    <w:rsid w:val="00C915BB"/>
    <w:rsid w:val="00C923AF"/>
    <w:rsid w:val="00C96D32"/>
    <w:rsid w:val="00C97D68"/>
    <w:rsid w:val="00CA0144"/>
    <w:rsid w:val="00CA180C"/>
    <w:rsid w:val="00CA1AD0"/>
    <w:rsid w:val="00CA20E7"/>
    <w:rsid w:val="00CA2503"/>
    <w:rsid w:val="00CA27C5"/>
    <w:rsid w:val="00CA3575"/>
    <w:rsid w:val="00CA3A61"/>
    <w:rsid w:val="00CA4B08"/>
    <w:rsid w:val="00CA4B41"/>
    <w:rsid w:val="00CA4DA6"/>
    <w:rsid w:val="00CA5348"/>
    <w:rsid w:val="00CA5E14"/>
    <w:rsid w:val="00CA610D"/>
    <w:rsid w:val="00CA62EC"/>
    <w:rsid w:val="00CA749C"/>
    <w:rsid w:val="00CB00AF"/>
    <w:rsid w:val="00CB22B2"/>
    <w:rsid w:val="00CB31EF"/>
    <w:rsid w:val="00CB387B"/>
    <w:rsid w:val="00CB4A9A"/>
    <w:rsid w:val="00CB6236"/>
    <w:rsid w:val="00CB769D"/>
    <w:rsid w:val="00CB78C6"/>
    <w:rsid w:val="00CC0103"/>
    <w:rsid w:val="00CC0BBD"/>
    <w:rsid w:val="00CC2212"/>
    <w:rsid w:val="00CC270A"/>
    <w:rsid w:val="00CC3EE2"/>
    <w:rsid w:val="00CC4439"/>
    <w:rsid w:val="00CC5290"/>
    <w:rsid w:val="00CC5E04"/>
    <w:rsid w:val="00CD0524"/>
    <w:rsid w:val="00CD06FF"/>
    <w:rsid w:val="00CD07A1"/>
    <w:rsid w:val="00CD24C5"/>
    <w:rsid w:val="00CD2933"/>
    <w:rsid w:val="00CD34FB"/>
    <w:rsid w:val="00CD3D2D"/>
    <w:rsid w:val="00CD5EB1"/>
    <w:rsid w:val="00CD5F5B"/>
    <w:rsid w:val="00CD6EF7"/>
    <w:rsid w:val="00CD7492"/>
    <w:rsid w:val="00CE0448"/>
    <w:rsid w:val="00CE1242"/>
    <w:rsid w:val="00CE231A"/>
    <w:rsid w:val="00CE2DBC"/>
    <w:rsid w:val="00CE3A6B"/>
    <w:rsid w:val="00CE464B"/>
    <w:rsid w:val="00CE478D"/>
    <w:rsid w:val="00CE78B6"/>
    <w:rsid w:val="00CF06D0"/>
    <w:rsid w:val="00CF0F54"/>
    <w:rsid w:val="00CF39A2"/>
    <w:rsid w:val="00CF43F1"/>
    <w:rsid w:val="00CF44C8"/>
    <w:rsid w:val="00CF4657"/>
    <w:rsid w:val="00CF4B7E"/>
    <w:rsid w:val="00CF6809"/>
    <w:rsid w:val="00CF6ECB"/>
    <w:rsid w:val="00CF7982"/>
    <w:rsid w:val="00CF7A22"/>
    <w:rsid w:val="00D00211"/>
    <w:rsid w:val="00D00B6D"/>
    <w:rsid w:val="00D02717"/>
    <w:rsid w:val="00D05D0A"/>
    <w:rsid w:val="00D06309"/>
    <w:rsid w:val="00D06F6E"/>
    <w:rsid w:val="00D10CCB"/>
    <w:rsid w:val="00D126E1"/>
    <w:rsid w:val="00D1721C"/>
    <w:rsid w:val="00D178B4"/>
    <w:rsid w:val="00D20159"/>
    <w:rsid w:val="00D219CB"/>
    <w:rsid w:val="00D21E26"/>
    <w:rsid w:val="00D2279A"/>
    <w:rsid w:val="00D22C2C"/>
    <w:rsid w:val="00D22D36"/>
    <w:rsid w:val="00D22F7C"/>
    <w:rsid w:val="00D23917"/>
    <w:rsid w:val="00D23F93"/>
    <w:rsid w:val="00D2776B"/>
    <w:rsid w:val="00D27D88"/>
    <w:rsid w:val="00D325EF"/>
    <w:rsid w:val="00D32C9B"/>
    <w:rsid w:val="00D3326D"/>
    <w:rsid w:val="00D340DE"/>
    <w:rsid w:val="00D34C17"/>
    <w:rsid w:val="00D34C9D"/>
    <w:rsid w:val="00D351EA"/>
    <w:rsid w:val="00D40288"/>
    <w:rsid w:val="00D42E5A"/>
    <w:rsid w:val="00D42E89"/>
    <w:rsid w:val="00D43403"/>
    <w:rsid w:val="00D4395D"/>
    <w:rsid w:val="00D46C0F"/>
    <w:rsid w:val="00D46CF6"/>
    <w:rsid w:val="00D47442"/>
    <w:rsid w:val="00D479FD"/>
    <w:rsid w:val="00D5270B"/>
    <w:rsid w:val="00D55560"/>
    <w:rsid w:val="00D55814"/>
    <w:rsid w:val="00D578B0"/>
    <w:rsid w:val="00D60AA6"/>
    <w:rsid w:val="00D61658"/>
    <w:rsid w:val="00D61B30"/>
    <w:rsid w:val="00D62E71"/>
    <w:rsid w:val="00D6430D"/>
    <w:rsid w:val="00D6433E"/>
    <w:rsid w:val="00D658B7"/>
    <w:rsid w:val="00D65DB8"/>
    <w:rsid w:val="00D65FBE"/>
    <w:rsid w:val="00D66188"/>
    <w:rsid w:val="00D6749E"/>
    <w:rsid w:val="00D674DF"/>
    <w:rsid w:val="00D717CA"/>
    <w:rsid w:val="00D7218A"/>
    <w:rsid w:val="00D72323"/>
    <w:rsid w:val="00D727EB"/>
    <w:rsid w:val="00D727F7"/>
    <w:rsid w:val="00D731F6"/>
    <w:rsid w:val="00D739F5"/>
    <w:rsid w:val="00D740CA"/>
    <w:rsid w:val="00D76D9D"/>
    <w:rsid w:val="00D80DC9"/>
    <w:rsid w:val="00D81713"/>
    <w:rsid w:val="00D82FBD"/>
    <w:rsid w:val="00D8408E"/>
    <w:rsid w:val="00D84388"/>
    <w:rsid w:val="00D8468C"/>
    <w:rsid w:val="00D84E4D"/>
    <w:rsid w:val="00D85728"/>
    <w:rsid w:val="00D85F89"/>
    <w:rsid w:val="00D8627E"/>
    <w:rsid w:val="00D8683E"/>
    <w:rsid w:val="00D86B7F"/>
    <w:rsid w:val="00D90576"/>
    <w:rsid w:val="00D9103D"/>
    <w:rsid w:val="00D911AC"/>
    <w:rsid w:val="00D9125A"/>
    <w:rsid w:val="00D92708"/>
    <w:rsid w:val="00D92B53"/>
    <w:rsid w:val="00D93381"/>
    <w:rsid w:val="00D9450D"/>
    <w:rsid w:val="00D95481"/>
    <w:rsid w:val="00D96EB5"/>
    <w:rsid w:val="00D972EC"/>
    <w:rsid w:val="00DA1582"/>
    <w:rsid w:val="00DA208E"/>
    <w:rsid w:val="00DA21F7"/>
    <w:rsid w:val="00DA27CC"/>
    <w:rsid w:val="00DA40E3"/>
    <w:rsid w:val="00DA4963"/>
    <w:rsid w:val="00DA5618"/>
    <w:rsid w:val="00DA56DC"/>
    <w:rsid w:val="00DB0A3F"/>
    <w:rsid w:val="00DB1DA6"/>
    <w:rsid w:val="00DB34DD"/>
    <w:rsid w:val="00DB7B8C"/>
    <w:rsid w:val="00DB7D5A"/>
    <w:rsid w:val="00DC0248"/>
    <w:rsid w:val="00DC1D65"/>
    <w:rsid w:val="00DC257C"/>
    <w:rsid w:val="00DC2D4E"/>
    <w:rsid w:val="00DC34FB"/>
    <w:rsid w:val="00DC47D4"/>
    <w:rsid w:val="00DC6269"/>
    <w:rsid w:val="00DC6E08"/>
    <w:rsid w:val="00DC7A13"/>
    <w:rsid w:val="00DD0428"/>
    <w:rsid w:val="00DD16E3"/>
    <w:rsid w:val="00DD309F"/>
    <w:rsid w:val="00DD3265"/>
    <w:rsid w:val="00DD3AD4"/>
    <w:rsid w:val="00DD49C2"/>
    <w:rsid w:val="00DD53F8"/>
    <w:rsid w:val="00DD5C35"/>
    <w:rsid w:val="00DD7107"/>
    <w:rsid w:val="00DD7569"/>
    <w:rsid w:val="00DE07AC"/>
    <w:rsid w:val="00DE2F8B"/>
    <w:rsid w:val="00DE378C"/>
    <w:rsid w:val="00DE5936"/>
    <w:rsid w:val="00DE5A39"/>
    <w:rsid w:val="00DE5C29"/>
    <w:rsid w:val="00DE6F38"/>
    <w:rsid w:val="00DF217B"/>
    <w:rsid w:val="00DF2997"/>
    <w:rsid w:val="00DF51B3"/>
    <w:rsid w:val="00DF68BF"/>
    <w:rsid w:val="00E011E4"/>
    <w:rsid w:val="00E014A4"/>
    <w:rsid w:val="00E014D7"/>
    <w:rsid w:val="00E02B0A"/>
    <w:rsid w:val="00E0414F"/>
    <w:rsid w:val="00E05CF0"/>
    <w:rsid w:val="00E06033"/>
    <w:rsid w:val="00E068B6"/>
    <w:rsid w:val="00E06B8A"/>
    <w:rsid w:val="00E07F65"/>
    <w:rsid w:val="00E10BC4"/>
    <w:rsid w:val="00E11236"/>
    <w:rsid w:val="00E11E53"/>
    <w:rsid w:val="00E12E14"/>
    <w:rsid w:val="00E13065"/>
    <w:rsid w:val="00E13394"/>
    <w:rsid w:val="00E13A34"/>
    <w:rsid w:val="00E1415D"/>
    <w:rsid w:val="00E1476B"/>
    <w:rsid w:val="00E14995"/>
    <w:rsid w:val="00E14B94"/>
    <w:rsid w:val="00E14BB9"/>
    <w:rsid w:val="00E151DD"/>
    <w:rsid w:val="00E15B85"/>
    <w:rsid w:val="00E16366"/>
    <w:rsid w:val="00E16588"/>
    <w:rsid w:val="00E17F2F"/>
    <w:rsid w:val="00E2077B"/>
    <w:rsid w:val="00E20ECF"/>
    <w:rsid w:val="00E212C3"/>
    <w:rsid w:val="00E232F7"/>
    <w:rsid w:val="00E247F9"/>
    <w:rsid w:val="00E250FE"/>
    <w:rsid w:val="00E2563B"/>
    <w:rsid w:val="00E27DB5"/>
    <w:rsid w:val="00E3038B"/>
    <w:rsid w:val="00E307F4"/>
    <w:rsid w:val="00E30EEE"/>
    <w:rsid w:val="00E31381"/>
    <w:rsid w:val="00E31BE5"/>
    <w:rsid w:val="00E323E9"/>
    <w:rsid w:val="00E32C49"/>
    <w:rsid w:val="00E33C1B"/>
    <w:rsid w:val="00E34018"/>
    <w:rsid w:val="00E3437A"/>
    <w:rsid w:val="00E344E2"/>
    <w:rsid w:val="00E357E3"/>
    <w:rsid w:val="00E36E2A"/>
    <w:rsid w:val="00E37AF2"/>
    <w:rsid w:val="00E40983"/>
    <w:rsid w:val="00E415C6"/>
    <w:rsid w:val="00E42419"/>
    <w:rsid w:val="00E437D2"/>
    <w:rsid w:val="00E44BA0"/>
    <w:rsid w:val="00E509EE"/>
    <w:rsid w:val="00E53368"/>
    <w:rsid w:val="00E5351D"/>
    <w:rsid w:val="00E53D47"/>
    <w:rsid w:val="00E55751"/>
    <w:rsid w:val="00E56ADF"/>
    <w:rsid w:val="00E57474"/>
    <w:rsid w:val="00E57829"/>
    <w:rsid w:val="00E6058B"/>
    <w:rsid w:val="00E62114"/>
    <w:rsid w:val="00E62B4C"/>
    <w:rsid w:val="00E62F39"/>
    <w:rsid w:val="00E63283"/>
    <w:rsid w:val="00E63D06"/>
    <w:rsid w:val="00E64BC5"/>
    <w:rsid w:val="00E66A47"/>
    <w:rsid w:val="00E66C75"/>
    <w:rsid w:val="00E71B94"/>
    <w:rsid w:val="00E72294"/>
    <w:rsid w:val="00E75697"/>
    <w:rsid w:val="00E80B80"/>
    <w:rsid w:val="00E86BE1"/>
    <w:rsid w:val="00E86D0C"/>
    <w:rsid w:val="00E8786C"/>
    <w:rsid w:val="00E90772"/>
    <w:rsid w:val="00E91036"/>
    <w:rsid w:val="00E9259D"/>
    <w:rsid w:val="00E92D40"/>
    <w:rsid w:val="00E944A7"/>
    <w:rsid w:val="00E9461E"/>
    <w:rsid w:val="00E97248"/>
    <w:rsid w:val="00E9769D"/>
    <w:rsid w:val="00E97ADB"/>
    <w:rsid w:val="00EA0145"/>
    <w:rsid w:val="00EA0BFE"/>
    <w:rsid w:val="00EA2311"/>
    <w:rsid w:val="00EA245B"/>
    <w:rsid w:val="00EA2E9C"/>
    <w:rsid w:val="00EA3153"/>
    <w:rsid w:val="00EA382E"/>
    <w:rsid w:val="00EA50BA"/>
    <w:rsid w:val="00EA58C9"/>
    <w:rsid w:val="00EB0B53"/>
    <w:rsid w:val="00EB176B"/>
    <w:rsid w:val="00EB1954"/>
    <w:rsid w:val="00EB230D"/>
    <w:rsid w:val="00EB5361"/>
    <w:rsid w:val="00EB773F"/>
    <w:rsid w:val="00EB77B3"/>
    <w:rsid w:val="00EC6AC1"/>
    <w:rsid w:val="00EC7BC3"/>
    <w:rsid w:val="00EC7E7C"/>
    <w:rsid w:val="00EC7F20"/>
    <w:rsid w:val="00ED1568"/>
    <w:rsid w:val="00ED18DB"/>
    <w:rsid w:val="00ED2335"/>
    <w:rsid w:val="00ED48BE"/>
    <w:rsid w:val="00ED4C5A"/>
    <w:rsid w:val="00ED6305"/>
    <w:rsid w:val="00ED7600"/>
    <w:rsid w:val="00ED7C5F"/>
    <w:rsid w:val="00EE14AF"/>
    <w:rsid w:val="00EE462E"/>
    <w:rsid w:val="00EE46E4"/>
    <w:rsid w:val="00EE7EC9"/>
    <w:rsid w:val="00EF03D2"/>
    <w:rsid w:val="00EF2108"/>
    <w:rsid w:val="00EF34BA"/>
    <w:rsid w:val="00EF6073"/>
    <w:rsid w:val="00EF698B"/>
    <w:rsid w:val="00EF6FD1"/>
    <w:rsid w:val="00F001C0"/>
    <w:rsid w:val="00F00758"/>
    <w:rsid w:val="00F011AD"/>
    <w:rsid w:val="00F0322E"/>
    <w:rsid w:val="00F035E0"/>
    <w:rsid w:val="00F03BA5"/>
    <w:rsid w:val="00F04097"/>
    <w:rsid w:val="00F06E0E"/>
    <w:rsid w:val="00F070A3"/>
    <w:rsid w:val="00F07336"/>
    <w:rsid w:val="00F0757D"/>
    <w:rsid w:val="00F10F40"/>
    <w:rsid w:val="00F1176B"/>
    <w:rsid w:val="00F12339"/>
    <w:rsid w:val="00F1362C"/>
    <w:rsid w:val="00F13BD7"/>
    <w:rsid w:val="00F213FB"/>
    <w:rsid w:val="00F23B9D"/>
    <w:rsid w:val="00F27EAE"/>
    <w:rsid w:val="00F30757"/>
    <w:rsid w:val="00F31654"/>
    <w:rsid w:val="00F31BA5"/>
    <w:rsid w:val="00F31FE6"/>
    <w:rsid w:val="00F3233F"/>
    <w:rsid w:val="00F335C9"/>
    <w:rsid w:val="00F336CA"/>
    <w:rsid w:val="00F3372D"/>
    <w:rsid w:val="00F33828"/>
    <w:rsid w:val="00F36568"/>
    <w:rsid w:val="00F37722"/>
    <w:rsid w:val="00F4004C"/>
    <w:rsid w:val="00F414F1"/>
    <w:rsid w:val="00F418CC"/>
    <w:rsid w:val="00F41956"/>
    <w:rsid w:val="00F4237E"/>
    <w:rsid w:val="00F426A6"/>
    <w:rsid w:val="00F4274C"/>
    <w:rsid w:val="00F42D52"/>
    <w:rsid w:val="00F436C2"/>
    <w:rsid w:val="00F436D1"/>
    <w:rsid w:val="00F4371F"/>
    <w:rsid w:val="00F43E02"/>
    <w:rsid w:val="00F45D8D"/>
    <w:rsid w:val="00F45F3E"/>
    <w:rsid w:val="00F508B8"/>
    <w:rsid w:val="00F517D0"/>
    <w:rsid w:val="00F523EA"/>
    <w:rsid w:val="00F52B4C"/>
    <w:rsid w:val="00F52D58"/>
    <w:rsid w:val="00F53BE0"/>
    <w:rsid w:val="00F53ED6"/>
    <w:rsid w:val="00F56001"/>
    <w:rsid w:val="00F57160"/>
    <w:rsid w:val="00F5799E"/>
    <w:rsid w:val="00F60792"/>
    <w:rsid w:val="00F62901"/>
    <w:rsid w:val="00F63801"/>
    <w:rsid w:val="00F640A3"/>
    <w:rsid w:val="00F653A9"/>
    <w:rsid w:val="00F65B4F"/>
    <w:rsid w:val="00F66AFC"/>
    <w:rsid w:val="00F674AC"/>
    <w:rsid w:val="00F70DCD"/>
    <w:rsid w:val="00F711A8"/>
    <w:rsid w:val="00F7205F"/>
    <w:rsid w:val="00F72CB1"/>
    <w:rsid w:val="00F730A6"/>
    <w:rsid w:val="00F7523D"/>
    <w:rsid w:val="00F765D1"/>
    <w:rsid w:val="00F768D0"/>
    <w:rsid w:val="00F768EF"/>
    <w:rsid w:val="00F81C04"/>
    <w:rsid w:val="00F81F41"/>
    <w:rsid w:val="00F8215E"/>
    <w:rsid w:val="00F824F5"/>
    <w:rsid w:val="00F82BB7"/>
    <w:rsid w:val="00F8678F"/>
    <w:rsid w:val="00F86F99"/>
    <w:rsid w:val="00F87C55"/>
    <w:rsid w:val="00F87D98"/>
    <w:rsid w:val="00F90FAB"/>
    <w:rsid w:val="00F92FD4"/>
    <w:rsid w:val="00F9374D"/>
    <w:rsid w:val="00F938B5"/>
    <w:rsid w:val="00F946FE"/>
    <w:rsid w:val="00F94B74"/>
    <w:rsid w:val="00F960DF"/>
    <w:rsid w:val="00FA10A4"/>
    <w:rsid w:val="00FA1D97"/>
    <w:rsid w:val="00FA33A9"/>
    <w:rsid w:val="00FA3838"/>
    <w:rsid w:val="00FA71DD"/>
    <w:rsid w:val="00FB0CA1"/>
    <w:rsid w:val="00FB1963"/>
    <w:rsid w:val="00FB1FA9"/>
    <w:rsid w:val="00FB30E9"/>
    <w:rsid w:val="00FB46AA"/>
    <w:rsid w:val="00FB493F"/>
    <w:rsid w:val="00FB51D4"/>
    <w:rsid w:val="00FB5A11"/>
    <w:rsid w:val="00FB5E18"/>
    <w:rsid w:val="00FB5F23"/>
    <w:rsid w:val="00FB6722"/>
    <w:rsid w:val="00FB778A"/>
    <w:rsid w:val="00FB7934"/>
    <w:rsid w:val="00FB7AAF"/>
    <w:rsid w:val="00FC1AA9"/>
    <w:rsid w:val="00FC1D6A"/>
    <w:rsid w:val="00FC20FE"/>
    <w:rsid w:val="00FC29B9"/>
    <w:rsid w:val="00FC37F6"/>
    <w:rsid w:val="00FC47F6"/>
    <w:rsid w:val="00FC62BA"/>
    <w:rsid w:val="00FC64B1"/>
    <w:rsid w:val="00FC6FD3"/>
    <w:rsid w:val="00FC74EC"/>
    <w:rsid w:val="00FC7B47"/>
    <w:rsid w:val="00FD11C9"/>
    <w:rsid w:val="00FD130D"/>
    <w:rsid w:val="00FD28BC"/>
    <w:rsid w:val="00FD3ADF"/>
    <w:rsid w:val="00FD3FA0"/>
    <w:rsid w:val="00FD4172"/>
    <w:rsid w:val="00FD73FB"/>
    <w:rsid w:val="00FE1607"/>
    <w:rsid w:val="00FE305C"/>
    <w:rsid w:val="00FE40C6"/>
    <w:rsid w:val="00FE503F"/>
    <w:rsid w:val="00FE5CB2"/>
    <w:rsid w:val="00FE6143"/>
    <w:rsid w:val="00FE6A67"/>
    <w:rsid w:val="00FE7236"/>
    <w:rsid w:val="00FF0301"/>
    <w:rsid w:val="00FF0F1F"/>
    <w:rsid w:val="00FF184F"/>
    <w:rsid w:val="00FF1A0A"/>
    <w:rsid w:val="00FF1ED8"/>
    <w:rsid w:val="00FF337B"/>
    <w:rsid w:val="00FF3C0E"/>
    <w:rsid w:val="00FF406A"/>
    <w:rsid w:val="00FF5740"/>
    <w:rsid w:val="00FF5768"/>
    <w:rsid w:val="00FF59AF"/>
    <w:rsid w:val="00FF5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EC0E44C"/>
  <w15:chartTrackingRefBased/>
  <w15:docId w15:val="{CC6A9CB6-B6CD-44A4-B268-A45891B89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57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Lista1 Char,列出段落 Char,中等深浅网格 1 - 着色 21 Char,列表段落 Char,¥¡¡¡¡ì¬º¥¹¥È¶ÎÂä Char,ÁÐ³ö¶ÎÂä Char,¥ê¥¹¥È¶ÎÂä Char,列表段落1 Char,—ño’i—Ž Char,Paragrafo elenco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BB6BCB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4A29F7"/>
    <w:pPr>
      <w:tabs>
        <w:tab w:val="right" w:leader="dot" w:pos="9617"/>
      </w:tabs>
      <w:spacing w:after="100"/>
    </w:pPr>
    <w:rPr>
      <w:b/>
    </w:rPr>
  </w:style>
  <w:style w:type="paragraph" w:customStyle="1" w:styleId="NO">
    <w:name w:val="NO"/>
    <w:basedOn w:val="Normal"/>
    <w:rsid w:val="00993B48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eastAsia="SimSun" w:cs="Times New Roman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semiHidden/>
    <w:unhideWhenUsed/>
    <w:rsid w:val="00B979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979FE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B979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979FE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407FDA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C2745B"/>
    <w:rPr>
      <w:b/>
    </w:rPr>
  </w:style>
  <w:style w:type="paragraph" w:customStyle="1" w:styleId="TAC">
    <w:name w:val="TAC"/>
    <w:basedOn w:val="Normal"/>
    <w:link w:val="TACChar"/>
    <w:qFormat/>
    <w:rsid w:val="00C2745B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C2745B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C2745B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DA56DC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02BDF"/>
    <w:rPr>
      <w:color w:val="954F72" w:themeColor="followedHyperlink"/>
      <w:u w:val="single"/>
    </w:rPr>
  </w:style>
  <w:style w:type="character" w:customStyle="1" w:styleId="TALCar">
    <w:name w:val="TAL Car"/>
    <w:link w:val="TAL"/>
    <w:qFormat/>
    <w:locked/>
    <w:rsid w:val="006F020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L">
    <w:name w:val="TAL"/>
    <w:basedOn w:val="Normal"/>
    <w:link w:val="TALCar"/>
    <w:qFormat/>
    <w:rsid w:val="006F0204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HChar">
    <w:name w:val="TH Char"/>
    <w:link w:val="TH"/>
    <w:qFormat/>
    <w:locked/>
    <w:rsid w:val="006F0204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6F0204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 w:eastAsia="en-GB"/>
    </w:rPr>
  </w:style>
  <w:style w:type="character" w:customStyle="1" w:styleId="TANChar">
    <w:name w:val="TAN Char"/>
    <w:link w:val="TAN"/>
    <w:qFormat/>
    <w:locked/>
    <w:rsid w:val="006F020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rsid w:val="006F0204"/>
    <w:pPr>
      <w:ind w:left="851" w:hanging="851"/>
    </w:pPr>
  </w:style>
  <w:style w:type="character" w:customStyle="1" w:styleId="H6Char">
    <w:name w:val="H6 Char"/>
    <w:link w:val="H6"/>
    <w:locked/>
    <w:rsid w:val="006F0204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qFormat/>
    <w:rsid w:val="006F0204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outlineLvl w:val="9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table" w:customStyle="1" w:styleId="Tabellengitternetz112">
    <w:name w:val="Tabellengitternetz112"/>
    <w:basedOn w:val="TableNormal"/>
    <w:qFormat/>
    <w:rsid w:val="00475A4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5AIRPNAIUNRU-1328258698-26754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https://nokia.sharepoint.com/sites/c5g/5gradio/_layouts/15/DocIdRedir.aspx?ID=5AIRPNAIUNRU-1328258698-26754</Url>
      <Description>5AIRPNAIUNRU-1328258698-26754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9D827C61-8ED8-40AD-A60C-10DE989197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1</TotalTime>
  <Pages>5</Pages>
  <Words>1307</Words>
  <Characters>7455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8745</CharactersWithSpaces>
  <SharedDoc>false</SharedDoc>
  <HLinks>
    <vt:vector size="24" baseType="variant">
      <vt:variant>
        <vt:i4>1048630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_Toc137633312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_Toc137633311</vt:lpwstr>
      </vt:variant>
      <vt:variant>
        <vt:i4>1048630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_Toc137633310</vt:lpwstr>
      </vt:variant>
      <vt:variant>
        <vt:i4>1114166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_Toc137633309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Aditya Amah (Nokia)</dc:creator>
  <dc:description/>
  <cp:lastModifiedBy>Aditya Amah (Nokia)</cp:lastModifiedBy>
  <cp:revision>3</cp:revision>
  <dcterms:created xsi:type="dcterms:W3CDTF">2023-09-27T16:47:00Z</dcterms:created>
  <dcterms:modified xsi:type="dcterms:W3CDTF">2023-09-27T16:47:00Z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9f0800de-7e5a-460a-92ec-3de526c9c36d</vt:lpwstr>
  </property>
  <property fmtid="{D5CDD505-2E9C-101B-9397-08002B2CF9AE}" pid="11" name="MediaServiceImageTags">
    <vt:lpwstr/>
  </property>
</Properties>
</file>